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6490"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A02C54" w:rsidRPr="000713B0" w14:paraId="21B0AA2B" w14:textId="77777777" w:rsidTr="003330D2">
        <w:trPr>
          <w:trHeight w:val="2551"/>
        </w:trPr>
        <w:tc>
          <w:tcPr>
            <w:tcW w:w="5074" w:type="dxa"/>
            <w:vAlign w:val="center"/>
          </w:tcPr>
          <w:p w14:paraId="02C6D9AF" w14:textId="77777777" w:rsidR="00A02C54" w:rsidRPr="000713B0" w:rsidRDefault="00A02C54" w:rsidP="00CE74EB">
            <w:pPr>
              <w:pStyle w:val="af9"/>
            </w:pPr>
          </w:p>
        </w:tc>
        <w:tc>
          <w:tcPr>
            <w:tcW w:w="4496" w:type="dxa"/>
            <w:vAlign w:val="center"/>
          </w:tcPr>
          <w:p w14:paraId="1FAEC431" w14:textId="77777777" w:rsidR="00D61B1B" w:rsidRPr="000713B0" w:rsidRDefault="00D61B1B" w:rsidP="00D61B1B">
            <w:pPr>
              <w:pStyle w:val="af9"/>
            </w:pPr>
            <w:r w:rsidRPr="000713B0">
              <w:t>Утвержд</w:t>
            </w:r>
            <w:r>
              <w:t>аю</w:t>
            </w:r>
          </w:p>
          <w:sdt>
            <w:sdtPr>
              <w:alias w:val="Должность утверждающего"/>
              <w:tag w:val="Должность утверждающего"/>
              <w:id w:val="950827951"/>
              <w:placeholder>
                <w:docPart w:val="F43116309FAC4664A7460537D155D049"/>
              </w:placeholder>
              <w15:color w:val="FFFF00"/>
            </w:sdtPr>
            <w:sdtEndPr>
              <w:rPr>
                <w:noProof/>
              </w:rPr>
            </w:sdtEndPr>
            <w:sdtContent>
              <w:p w14:paraId="0EA94F2A" w14:textId="77777777" w:rsidR="00D61B1B" w:rsidRDefault="00D61B1B" w:rsidP="00D61B1B">
                <w:pPr>
                  <w:pStyle w:val="af4"/>
                </w:pPr>
                <w:r>
                  <w:rPr>
                    <w:noProof/>
                  </w:rPr>
                  <w:t>Директор Филиала ТЭЦ-9</w:t>
                </w:r>
              </w:p>
            </w:sdtContent>
          </w:sdt>
          <w:sdt>
            <w:sdtPr>
              <w:alias w:val="ФИО утверждающего"/>
              <w:tag w:val="ФИО утверждающего"/>
              <w:id w:val="-2032414239"/>
              <w:placeholder>
                <w:docPart w:val="F43116309FAC4664A7460537D155D049"/>
              </w:placeholder>
              <w15:color w:val="FFFF00"/>
            </w:sdtPr>
            <w:sdtContent>
              <w:p w14:paraId="104EBD0D" w14:textId="77777777" w:rsidR="00D61B1B" w:rsidRPr="000713B0" w:rsidRDefault="00D61B1B" w:rsidP="00D61B1B">
                <w:pPr>
                  <w:pStyle w:val="af4"/>
                </w:pPr>
                <w:r>
                  <w:t>Нелюбов А.В.</w:t>
                </w:r>
              </w:p>
            </w:sdtContent>
          </w:sdt>
          <w:sdt>
            <w:sdtPr>
              <w:alias w:val="Подпись и дата утверждения"/>
              <w:tag w:val="Подпись и дата утверждения"/>
              <w:id w:val="-759291159"/>
              <w:placeholder>
                <w:docPart w:val="F43116309FAC4664A7460537D155D049"/>
              </w:placeholder>
              <w15:color w:val="FFFF00"/>
            </w:sdtPr>
            <w:sdtContent>
              <w:p w14:paraId="37B75771" w14:textId="77777777" w:rsidR="00D61B1B" w:rsidRPr="000713B0" w:rsidRDefault="00D61B1B" w:rsidP="00D61B1B">
                <w:pPr>
                  <w:pStyle w:val="af4"/>
                </w:pPr>
                <w:r w:rsidRPr="000713B0">
                  <w:t>____________________</w:t>
                </w:r>
                <w:r>
                  <w:t>______________</w:t>
                </w:r>
                <w:r w:rsidRPr="000713B0">
                  <w:t>_</w:t>
                </w:r>
              </w:p>
              <w:p w14:paraId="2199BB3C" w14:textId="7107875D" w:rsidR="00A02C54" w:rsidRPr="000713B0" w:rsidRDefault="00D61B1B" w:rsidP="00D61B1B">
                <w:pPr>
                  <w:pStyle w:val="af4"/>
                </w:pPr>
                <w:r w:rsidRPr="000713B0">
                  <w:t>«_</w:t>
                </w:r>
                <w:r>
                  <w:t>__</w:t>
                </w:r>
                <w:r w:rsidRPr="000713B0">
                  <w:t>__</w:t>
                </w:r>
                <w:r>
                  <w:t>__</w:t>
                </w:r>
                <w:r w:rsidRPr="000713B0">
                  <w:t xml:space="preserve">» </w:t>
                </w:r>
                <w:r>
                  <w:t>______</w:t>
                </w:r>
                <w:r w:rsidRPr="000713B0">
                  <w:t>__________</w:t>
                </w:r>
                <w:r>
                  <w:t xml:space="preserve">___ </w:t>
                </w:r>
                <w:r w:rsidRPr="000713B0">
                  <w:fldChar w:fldCharType="begin"/>
                </w:r>
                <w:r w:rsidRPr="000713B0">
                  <w:instrText xml:space="preserve"> TIME  \@ "yyyy"  \* MERGEFORMAT </w:instrText>
                </w:r>
                <w:r w:rsidRPr="000713B0">
                  <w:fldChar w:fldCharType="separate"/>
                </w:r>
                <w:r w:rsidR="00C27077">
                  <w:rPr>
                    <w:noProof/>
                  </w:rPr>
                  <w:t>2023</w:t>
                </w:r>
                <w:r w:rsidRPr="000713B0">
                  <w:fldChar w:fldCharType="end"/>
                </w:r>
                <w:r>
                  <w:t xml:space="preserve"> г.</w:t>
                </w:r>
              </w:p>
            </w:sdtContent>
          </w:sdt>
        </w:tc>
      </w:tr>
      <w:tr w:rsidR="000D2063" w:rsidRPr="000713B0" w14:paraId="01D123B4" w14:textId="77777777" w:rsidTr="00A02C54">
        <w:trPr>
          <w:trHeight w:val="2268"/>
        </w:trPr>
        <w:tc>
          <w:tcPr>
            <w:tcW w:w="9570" w:type="dxa"/>
            <w:gridSpan w:val="2"/>
            <w:vAlign w:val="center"/>
          </w:tcPr>
          <w:p w14:paraId="117CF509" w14:textId="77777777" w:rsidR="005F70C1" w:rsidRPr="000713B0" w:rsidRDefault="005F70C1" w:rsidP="00A02C54">
            <w:pPr>
              <w:pStyle w:val="af0"/>
            </w:pPr>
          </w:p>
        </w:tc>
      </w:tr>
      <w:tr w:rsidR="00A02C54" w:rsidRPr="000713B0" w14:paraId="044B82DB" w14:textId="77777777" w:rsidTr="00A02C54">
        <w:trPr>
          <w:trHeight w:val="5669"/>
        </w:trPr>
        <w:tc>
          <w:tcPr>
            <w:tcW w:w="9570" w:type="dxa"/>
            <w:gridSpan w:val="2"/>
            <w:vAlign w:val="center"/>
          </w:tcPr>
          <w:p w14:paraId="4F53642A" w14:textId="77777777" w:rsidR="00A02C54" w:rsidRPr="000713B0" w:rsidRDefault="00A02C54" w:rsidP="00A02C54">
            <w:pPr>
              <w:pStyle w:val="af0"/>
            </w:pPr>
            <w:r w:rsidRPr="000713B0">
              <w:t>Документация о закупке</w:t>
            </w:r>
          </w:p>
          <w:p w14:paraId="4D368CCE" w14:textId="38330A70" w:rsidR="00A02C54" w:rsidRPr="000713B0" w:rsidRDefault="004558A4"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D9A5818B86B4424694D5341D29F38460"/>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8D37AE">
                  <w:t xml:space="preserve">Оказания услуг </w:t>
                </w:r>
              </w:sdtContent>
            </w:sdt>
          </w:p>
          <w:p w14:paraId="40C49ABF" w14:textId="768875EC"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968BD5E3EC4F47A59566634619DB9681"/>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B201FB">
                  <w:rPr>
                    <w:noProof/>
                  </w:rPr>
                  <w:t>«</w:t>
                </w:r>
                <w:r w:rsidR="00DE6EF8">
                  <w:rPr>
                    <w:noProof/>
                  </w:rPr>
                  <w:t>филиала ТЭЦ-9</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DE6EF8">
                  <w:rPr>
                    <w:noProof/>
                  </w:rPr>
                  <w:t>ООО "Байкальская энергетическая компания</w:t>
                </w:r>
                <w:r w:rsidR="00B201FB">
                  <w:rPr>
                    <w:noProof/>
                  </w:rPr>
                  <w:t>»</w:t>
                </w:r>
                <w:r w:rsidR="009D53FB">
                  <w:rPr>
                    <w:noProof/>
                  </w:rPr>
                  <w:fldChar w:fldCharType="end"/>
                </w:r>
              </w:sdtContent>
            </w:sdt>
          </w:p>
          <w:p w14:paraId="5171580B" w14:textId="5EE0165A" w:rsidR="00A02C54" w:rsidRPr="00AE7A17" w:rsidRDefault="00A02C54" w:rsidP="00DD4C64">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7A7C996EA32A4B5AB58FD5996EEC0C68"/>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B201FB">
                  <w:rPr>
                    <w:noProof/>
                  </w:rPr>
                  <w:t>«</w:t>
                </w:r>
                <w:r w:rsidR="00B201FB" w:rsidRPr="00DE6EF8">
                  <w:rPr>
                    <w:noProof/>
                  </w:rPr>
                  <w:t>1674</w:t>
                </w:r>
                <w:r w:rsidR="00B201FB">
                  <w:rPr>
                    <w:noProof/>
                  </w:rPr>
                  <w:t>»</w:t>
                </w:r>
                <w:r w:rsidR="0043322C">
                  <w:rPr>
                    <w:noProof/>
                  </w:rPr>
                  <w:fldChar w:fldCharType="end"/>
                </w:r>
              </w:sdtContent>
            </w:sdt>
            <w:bookmarkEnd w:id="0"/>
          </w:p>
        </w:tc>
      </w:tr>
      <w:tr w:rsidR="00A02C54" w:rsidRPr="000713B0" w14:paraId="55A76FD3" w14:textId="77777777" w:rsidTr="003330D2">
        <w:trPr>
          <w:trHeight w:val="2268"/>
        </w:trPr>
        <w:tc>
          <w:tcPr>
            <w:tcW w:w="9570" w:type="dxa"/>
            <w:gridSpan w:val="2"/>
          </w:tcPr>
          <w:p w14:paraId="5FE7AB67" w14:textId="77777777" w:rsidR="00A02C54" w:rsidRPr="000713B0" w:rsidRDefault="00A02C54" w:rsidP="00CE74EB">
            <w:pPr>
              <w:jc w:val="center"/>
            </w:pPr>
          </w:p>
        </w:tc>
      </w:tr>
      <w:tr w:rsidR="00A02C54" w:rsidRPr="000713B0" w14:paraId="1F67795F" w14:textId="77777777" w:rsidTr="003330D2">
        <w:trPr>
          <w:trHeight w:val="1134"/>
        </w:trPr>
        <w:tc>
          <w:tcPr>
            <w:tcW w:w="9570" w:type="dxa"/>
            <w:gridSpan w:val="2"/>
            <w:vAlign w:val="bottom"/>
          </w:tcPr>
          <w:p w14:paraId="1379D097" w14:textId="77777777" w:rsidR="00A02C54" w:rsidRPr="000713B0" w:rsidRDefault="00A02C54" w:rsidP="00A02C54">
            <w:pPr>
              <w:pStyle w:val="afb"/>
            </w:pPr>
          </w:p>
          <w:p w14:paraId="4343E9A7" w14:textId="77777777" w:rsidR="00A02C54" w:rsidRPr="000713B0" w:rsidRDefault="00A02C54" w:rsidP="00A02C54">
            <w:pPr>
              <w:pStyle w:val="afb"/>
            </w:pPr>
          </w:p>
        </w:tc>
      </w:tr>
    </w:tbl>
    <w:p w14:paraId="5FA7F2D9"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491C57A8" w14:textId="77777777" w:rsidR="00422E92" w:rsidRPr="00422E92" w:rsidRDefault="00422E92">
      <w:pPr>
        <w:pStyle w:val="15"/>
        <w:tabs>
          <w:tab w:val="right" w:leader="dot" w:pos="9629"/>
        </w:tabs>
        <w:rPr>
          <w:b/>
          <w:bCs/>
          <w:sz w:val="24"/>
          <w:szCs w:val="24"/>
        </w:rPr>
      </w:pPr>
      <w:r w:rsidRPr="00422E92">
        <w:rPr>
          <w:b/>
          <w:bCs/>
          <w:sz w:val="24"/>
          <w:szCs w:val="24"/>
        </w:rPr>
        <w:lastRenderedPageBreak/>
        <w:t>Оглавление:</w:t>
      </w:r>
    </w:p>
    <w:p w14:paraId="5F5BA64A" w14:textId="36707052" w:rsidR="00DA0E2D" w:rsidRPr="00DA0E2D" w:rsidRDefault="00422E92">
      <w:pPr>
        <w:pStyle w:val="15"/>
        <w:tabs>
          <w:tab w:val="right" w:leader="dot" w:pos="9629"/>
        </w:tabs>
        <w:rPr>
          <w:noProof/>
          <w:sz w:val="24"/>
          <w:szCs w:val="22"/>
          <w:lang w:eastAsia="ru-RU"/>
        </w:rPr>
      </w:pPr>
      <w:r w:rsidRPr="00DA0E2D">
        <w:rPr>
          <w:sz w:val="26"/>
          <w:szCs w:val="24"/>
          <w:highlight w:val="lightGray"/>
        </w:rPr>
        <w:fldChar w:fldCharType="begin"/>
      </w:r>
      <w:r w:rsidRPr="00DA0E2D">
        <w:rPr>
          <w:sz w:val="26"/>
          <w:szCs w:val="24"/>
          <w:highlight w:val="lightGray"/>
        </w:rPr>
        <w:instrText xml:space="preserve"> TOC \o "1-1" \h \z \u </w:instrText>
      </w:r>
      <w:r w:rsidRPr="00DA0E2D">
        <w:rPr>
          <w:sz w:val="26"/>
          <w:szCs w:val="24"/>
          <w:highlight w:val="lightGray"/>
        </w:rPr>
        <w:fldChar w:fldCharType="separate"/>
      </w:r>
      <w:hyperlink w:anchor="_Toc143602231" w:history="1">
        <w:r w:rsidR="00DA0E2D" w:rsidRPr="00DA0E2D">
          <w:rPr>
            <w:rStyle w:val="ae"/>
            <w:noProof/>
            <w:sz w:val="22"/>
          </w:rPr>
          <w:t>1. Основная информация закупки</w:t>
        </w:r>
        <w:r w:rsidR="00DA0E2D" w:rsidRPr="00DA0E2D">
          <w:rPr>
            <w:noProof/>
            <w:webHidden/>
            <w:sz w:val="22"/>
          </w:rPr>
          <w:tab/>
        </w:r>
        <w:r w:rsidR="00DA0E2D" w:rsidRPr="00DA0E2D">
          <w:rPr>
            <w:noProof/>
            <w:webHidden/>
            <w:sz w:val="22"/>
          </w:rPr>
          <w:fldChar w:fldCharType="begin"/>
        </w:r>
        <w:r w:rsidR="00DA0E2D" w:rsidRPr="00DA0E2D">
          <w:rPr>
            <w:noProof/>
            <w:webHidden/>
            <w:sz w:val="22"/>
          </w:rPr>
          <w:instrText xml:space="preserve"> PAGEREF _Toc143602231 \h </w:instrText>
        </w:r>
        <w:r w:rsidR="00DA0E2D" w:rsidRPr="00DA0E2D">
          <w:rPr>
            <w:noProof/>
            <w:webHidden/>
            <w:sz w:val="22"/>
          </w:rPr>
        </w:r>
        <w:r w:rsidR="00DA0E2D" w:rsidRPr="00DA0E2D">
          <w:rPr>
            <w:noProof/>
            <w:webHidden/>
            <w:sz w:val="22"/>
          </w:rPr>
          <w:fldChar w:fldCharType="separate"/>
        </w:r>
        <w:r w:rsidR="00C27077">
          <w:rPr>
            <w:noProof/>
            <w:webHidden/>
            <w:sz w:val="22"/>
          </w:rPr>
          <w:t>3</w:t>
        </w:r>
        <w:r w:rsidR="00DA0E2D" w:rsidRPr="00DA0E2D">
          <w:rPr>
            <w:noProof/>
            <w:webHidden/>
            <w:sz w:val="22"/>
          </w:rPr>
          <w:fldChar w:fldCharType="end"/>
        </w:r>
      </w:hyperlink>
    </w:p>
    <w:p w14:paraId="5A07520D" w14:textId="7F6519AD" w:rsidR="00DA0E2D" w:rsidRPr="00DA0E2D" w:rsidRDefault="004558A4">
      <w:pPr>
        <w:pStyle w:val="15"/>
        <w:tabs>
          <w:tab w:val="right" w:leader="dot" w:pos="9629"/>
        </w:tabs>
        <w:rPr>
          <w:noProof/>
          <w:sz w:val="24"/>
          <w:szCs w:val="22"/>
          <w:lang w:eastAsia="ru-RU"/>
        </w:rPr>
      </w:pPr>
      <w:hyperlink w:anchor="_Toc143602232" w:history="1">
        <w:r w:rsidR="00DA0E2D" w:rsidRPr="00DA0E2D">
          <w:rPr>
            <w:rStyle w:val="ae"/>
            <w:noProof/>
            <w:sz w:val="22"/>
          </w:rPr>
          <w:t>2. Основная информация проведения процедуры</w:t>
        </w:r>
        <w:r w:rsidR="00DA0E2D" w:rsidRPr="00DA0E2D">
          <w:rPr>
            <w:noProof/>
            <w:webHidden/>
            <w:sz w:val="22"/>
          </w:rPr>
          <w:tab/>
        </w:r>
        <w:r w:rsidR="00DA0E2D" w:rsidRPr="00DA0E2D">
          <w:rPr>
            <w:noProof/>
            <w:webHidden/>
            <w:sz w:val="22"/>
          </w:rPr>
          <w:fldChar w:fldCharType="begin"/>
        </w:r>
        <w:r w:rsidR="00DA0E2D" w:rsidRPr="00DA0E2D">
          <w:rPr>
            <w:noProof/>
            <w:webHidden/>
            <w:sz w:val="22"/>
          </w:rPr>
          <w:instrText xml:space="preserve"> PAGEREF _Toc143602232 \h </w:instrText>
        </w:r>
        <w:r w:rsidR="00DA0E2D" w:rsidRPr="00DA0E2D">
          <w:rPr>
            <w:noProof/>
            <w:webHidden/>
            <w:sz w:val="22"/>
          </w:rPr>
        </w:r>
        <w:r w:rsidR="00DA0E2D" w:rsidRPr="00DA0E2D">
          <w:rPr>
            <w:noProof/>
            <w:webHidden/>
            <w:sz w:val="22"/>
          </w:rPr>
          <w:fldChar w:fldCharType="separate"/>
        </w:r>
        <w:r w:rsidR="00C27077">
          <w:rPr>
            <w:noProof/>
            <w:webHidden/>
            <w:sz w:val="22"/>
          </w:rPr>
          <w:t>5</w:t>
        </w:r>
        <w:r w:rsidR="00DA0E2D" w:rsidRPr="00DA0E2D">
          <w:rPr>
            <w:noProof/>
            <w:webHidden/>
            <w:sz w:val="22"/>
          </w:rPr>
          <w:fldChar w:fldCharType="end"/>
        </w:r>
      </w:hyperlink>
    </w:p>
    <w:p w14:paraId="65E3AF83" w14:textId="0CDDE503" w:rsidR="00DA0E2D" w:rsidRPr="00DA0E2D" w:rsidRDefault="004558A4">
      <w:pPr>
        <w:pStyle w:val="15"/>
        <w:tabs>
          <w:tab w:val="right" w:leader="dot" w:pos="9629"/>
        </w:tabs>
        <w:rPr>
          <w:noProof/>
          <w:sz w:val="24"/>
          <w:szCs w:val="22"/>
          <w:lang w:eastAsia="ru-RU"/>
        </w:rPr>
      </w:pPr>
      <w:hyperlink w:anchor="_Toc143602233" w:history="1">
        <w:r w:rsidR="00DA0E2D" w:rsidRPr="00DA0E2D">
          <w:rPr>
            <w:rStyle w:val="ae"/>
            <w:noProof/>
            <w:sz w:val="22"/>
          </w:rPr>
          <w:t>3. Требования к предложению участника</w:t>
        </w:r>
        <w:r w:rsidR="00DA0E2D" w:rsidRPr="00DA0E2D">
          <w:rPr>
            <w:noProof/>
            <w:webHidden/>
            <w:sz w:val="22"/>
          </w:rPr>
          <w:tab/>
        </w:r>
        <w:r w:rsidR="00DA0E2D" w:rsidRPr="00DA0E2D">
          <w:rPr>
            <w:noProof/>
            <w:webHidden/>
            <w:sz w:val="22"/>
          </w:rPr>
          <w:fldChar w:fldCharType="begin"/>
        </w:r>
        <w:r w:rsidR="00DA0E2D" w:rsidRPr="00DA0E2D">
          <w:rPr>
            <w:noProof/>
            <w:webHidden/>
            <w:sz w:val="22"/>
          </w:rPr>
          <w:instrText xml:space="preserve"> PAGEREF _Toc143602233 \h </w:instrText>
        </w:r>
        <w:r w:rsidR="00DA0E2D" w:rsidRPr="00DA0E2D">
          <w:rPr>
            <w:noProof/>
            <w:webHidden/>
            <w:sz w:val="22"/>
          </w:rPr>
        </w:r>
        <w:r w:rsidR="00DA0E2D" w:rsidRPr="00DA0E2D">
          <w:rPr>
            <w:noProof/>
            <w:webHidden/>
            <w:sz w:val="22"/>
          </w:rPr>
          <w:fldChar w:fldCharType="separate"/>
        </w:r>
        <w:r w:rsidR="00C27077">
          <w:rPr>
            <w:noProof/>
            <w:webHidden/>
            <w:sz w:val="22"/>
          </w:rPr>
          <w:t>6</w:t>
        </w:r>
        <w:r w:rsidR="00DA0E2D" w:rsidRPr="00DA0E2D">
          <w:rPr>
            <w:noProof/>
            <w:webHidden/>
            <w:sz w:val="22"/>
          </w:rPr>
          <w:fldChar w:fldCharType="end"/>
        </w:r>
      </w:hyperlink>
    </w:p>
    <w:p w14:paraId="6AD118EB" w14:textId="2AE27B52" w:rsidR="00DA0E2D" w:rsidRPr="00DA0E2D" w:rsidRDefault="004558A4">
      <w:pPr>
        <w:pStyle w:val="15"/>
        <w:tabs>
          <w:tab w:val="right" w:leader="dot" w:pos="9629"/>
        </w:tabs>
        <w:rPr>
          <w:noProof/>
          <w:sz w:val="24"/>
          <w:szCs w:val="22"/>
          <w:lang w:eastAsia="ru-RU"/>
        </w:rPr>
      </w:pPr>
      <w:hyperlink w:anchor="_Toc143602234" w:history="1">
        <w:r w:rsidR="00DA0E2D" w:rsidRPr="00DA0E2D">
          <w:rPr>
            <w:rStyle w:val="ae"/>
            <w:noProof/>
            <w:sz w:val="22"/>
          </w:rPr>
          <w:t>4. Требования к участникам закупки</w:t>
        </w:r>
        <w:r w:rsidR="00DA0E2D" w:rsidRPr="00DA0E2D">
          <w:rPr>
            <w:noProof/>
            <w:webHidden/>
            <w:sz w:val="22"/>
          </w:rPr>
          <w:tab/>
        </w:r>
        <w:r w:rsidR="00DA0E2D" w:rsidRPr="00DA0E2D">
          <w:rPr>
            <w:noProof/>
            <w:webHidden/>
            <w:sz w:val="22"/>
          </w:rPr>
          <w:fldChar w:fldCharType="begin"/>
        </w:r>
        <w:r w:rsidR="00DA0E2D" w:rsidRPr="00DA0E2D">
          <w:rPr>
            <w:noProof/>
            <w:webHidden/>
            <w:sz w:val="22"/>
          </w:rPr>
          <w:instrText xml:space="preserve"> PAGEREF _Toc143602234 \h </w:instrText>
        </w:r>
        <w:r w:rsidR="00DA0E2D" w:rsidRPr="00DA0E2D">
          <w:rPr>
            <w:noProof/>
            <w:webHidden/>
            <w:sz w:val="22"/>
          </w:rPr>
        </w:r>
        <w:r w:rsidR="00DA0E2D" w:rsidRPr="00DA0E2D">
          <w:rPr>
            <w:noProof/>
            <w:webHidden/>
            <w:sz w:val="22"/>
          </w:rPr>
          <w:fldChar w:fldCharType="separate"/>
        </w:r>
        <w:r w:rsidR="00C27077">
          <w:rPr>
            <w:noProof/>
            <w:webHidden/>
            <w:sz w:val="22"/>
          </w:rPr>
          <w:t>8</w:t>
        </w:r>
        <w:r w:rsidR="00DA0E2D" w:rsidRPr="00DA0E2D">
          <w:rPr>
            <w:noProof/>
            <w:webHidden/>
            <w:sz w:val="22"/>
          </w:rPr>
          <w:fldChar w:fldCharType="end"/>
        </w:r>
      </w:hyperlink>
    </w:p>
    <w:p w14:paraId="72B5D186" w14:textId="54175C4A" w:rsidR="00DA0E2D" w:rsidRPr="00DA0E2D" w:rsidRDefault="004558A4">
      <w:pPr>
        <w:pStyle w:val="15"/>
        <w:tabs>
          <w:tab w:val="right" w:leader="dot" w:pos="9629"/>
        </w:tabs>
        <w:rPr>
          <w:noProof/>
          <w:sz w:val="24"/>
          <w:szCs w:val="22"/>
          <w:lang w:eastAsia="ru-RU"/>
        </w:rPr>
      </w:pPr>
      <w:hyperlink w:anchor="_Toc143602235" w:history="1">
        <w:r w:rsidR="00DA0E2D" w:rsidRPr="00DA0E2D">
          <w:rPr>
            <w:rStyle w:val="ae"/>
            <w:noProof/>
            <w:sz w:val="22"/>
          </w:rPr>
          <w:t>5. Требования к заявке на участие в закупке</w:t>
        </w:r>
        <w:r w:rsidR="00DA0E2D" w:rsidRPr="00DA0E2D">
          <w:rPr>
            <w:noProof/>
            <w:webHidden/>
            <w:sz w:val="22"/>
          </w:rPr>
          <w:tab/>
        </w:r>
        <w:r w:rsidR="00DA0E2D" w:rsidRPr="00DA0E2D">
          <w:rPr>
            <w:noProof/>
            <w:webHidden/>
            <w:sz w:val="22"/>
          </w:rPr>
          <w:fldChar w:fldCharType="begin"/>
        </w:r>
        <w:r w:rsidR="00DA0E2D" w:rsidRPr="00DA0E2D">
          <w:rPr>
            <w:noProof/>
            <w:webHidden/>
            <w:sz w:val="22"/>
          </w:rPr>
          <w:instrText xml:space="preserve"> PAGEREF _Toc143602235 \h </w:instrText>
        </w:r>
        <w:r w:rsidR="00DA0E2D" w:rsidRPr="00DA0E2D">
          <w:rPr>
            <w:noProof/>
            <w:webHidden/>
            <w:sz w:val="22"/>
          </w:rPr>
        </w:r>
        <w:r w:rsidR="00DA0E2D" w:rsidRPr="00DA0E2D">
          <w:rPr>
            <w:noProof/>
            <w:webHidden/>
            <w:sz w:val="22"/>
          </w:rPr>
          <w:fldChar w:fldCharType="separate"/>
        </w:r>
        <w:r w:rsidR="00C27077">
          <w:rPr>
            <w:noProof/>
            <w:webHidden/>
            <w:sz w:val="22"/>
          </w:rPr>
          <w:t>14</w:t>
        </w:r>
        <w:r w:rsidR="00DA0E2D" w:rsidRPr="00DA0E2D">
          <w:rPr>
            <w:noProof/>
            <w:webHidden/>
            <w:sz w:val="22"/>
          </w:rPr>
          <w:fldChar w:fldCharType="end"/>
        </w:r>
      </w:hyperlink>
    </w:p>
    <w:p w14:paraId="44340015" w14:textId="6A4AD08A" w:rsidR="00DA0E2D" w:rsidRPr="00DA0E2D" w:rsidRDefault="004558A4">
      <w:pPr>
        <w:pStyle w:val="15"/>
        <w:tabs>
          <w:tab w:val="right" w:leader="dot" w:pos="9629"/>
        </w:tabs>
        <w:rPr>
          <w:noProof/>
          <w:sz w:val="24"/>
          <w:szCs w:val="22"/>
          <w:lang w:eastAsia="ru-RU"/>
        </w:rPr>
      </w:pPr>
      <w:hyperlink w:anchor="_Toc143602236" w:history="1">
        <w:r w:rsidR="00DA0E2D" w:rsidRPr="00DA0E2D">
          <w:rPr>
            <w:rStyle w:val="ae"/>
            <w:noProof/>
            <w:sz w:val="22"/>
          </w:rPr>
          <w:t>6. Обзор процедуры, участие в закупке</w:t>
        </w:r>
        <w:r w:rsidR="00DA0E2D" w:rsidRPr="00DA0E2D">
          <w:rPr>
            <w:noProof/>
            <w:webHidden/>
            <w:sz w:val="22"/>
          </w:rPr>
          <w:tab/>
        </w:r>
        <w:r w:rsidR="00DA0E2D" w:rsidRPr="00DA0E2D">
          <w:rPr>
            <w:noProof/>
            <w:webHidden/>
            <w:sz w:val="22"/>
          </w:rPr>
          <w:fldChar w:fldCharType="begin"/>
        </w:r>
        <w:r w:rsidR="00DA0E2D" w:rsidRPr="00DA0E2D">
          <w:rPr>
            <w:noProof/>
            <w:webHidden/>
            <w:sz w:val="22"/>
          </w:rPr>
          <w:instrText xml:space="preserve"> PAGEREF _Toc143602236 \h </w:instrText>
        </w:r>
        <w:r w:rsidR="00DA0E2D" w:rsidRPr="00DA0E2D">
          <w:rPr>
            <w:noProof/>
            <w:webHidden/>
            <w:sz w:val="22"/>
          </w:rPr>
        </w:r>
        <w:r w:rsidR="00DA0E2D" w:rsidRPr="00DA0E2D">
          <w:rPr>
            <w:noProof/>
            <w:webHidden/>
            <w:sz w:val="22"/>
          </w:rPr>
          <w:fldChar w:fldCharType="separate"/>
        </w:r>
        <w:r w:rsidR="00C27077">
          <w:rPr>
            <w:noProof/>
            <w:webHidden/>
            <w:sz w:val="22"/>
          </w:rPr>
          <w:t>21</w:t>
        </w:r>
        <w:r w:rsidR="00DA0E2D" w:rsidRPr="00DA0E2D">
          <w:rPr>
            <w:noProof/>
            <w:webHidden/>
            <w:sz w:val="22"/>
          </w:rPr>
          <w:fldChar w:fldCharType="end"/>
        </w:r>
      </w:hyperlink>
    </w:p>
    <w:p w14:paraId="19F40FF4" w14:textId="54E1ED26" w:rsidR="00DA0E2D" w:rsidRPr="00DA0E2D" w:rsidRDefault="004558A4">
      <w:pPr>
        <w:pStyle w:val="15"/>
        <w:tabs>
          <w:tab w:val="right" w:leader="dot" w:pos="9629"/>
        </w:tabs>
        <w:rPr>
          <w:noProof/>
          <w:sz w:val="24"/>
          <w:szCs w:val="22"/>
          <w:lang w:eastAsia="ru-RU"/>
        </w:rPr>
      </w:pPr>
      <w:hyperlink w:anchor="_Toc143602237" w:history="1">
        <w:r w:rsidR="00DA0E2D" w:rsidRPr="00DA0E2D">
          <w:rPr>
            <w:rStyle w:val="ae"/>
            <w:noProof/>
            <w:sz w:val="22"/>
          </w:rPr>
          <w:t>7. Рассмотрение заявок, выбор победителя, заключение договора</w:t>
        </w:r>
        <w:r w:rsidR="00DA0E2D" w:rsidRPr="00DA0E2D">
          <w:rPr>
            <w:noProof/>
            <w:webHidden/>
            <w:sz w:val="22"/>
          </w:rPr>
          <w:tab/>
        </w:r>
        <w:r w:rsidR="00DA0E2D" w:rsidRPr="00DA0E2D">
          <w:rPr>
            <w:noProof/>
            <w:webHidden/>
            <w:sz w:val="22"/>
          </w:rPr>
          <w:fldChar w:fldCharType="begin"/>
        </w:r>
        <w:r w:rsidR="00DA0E2D" w:rsidRPr="00DA0E2D">
          <w:rPr>
            <w:noProof/>
            <w:webHidden/>
            <w:sz w:val="22"/>
          </w:rPr>
          <w:instrText xml:space="preserve"> PAGEREF _Toc143602237 \h </w:instrText>
        </w:r>
        <w:r w:rsidR="00DA0E2D" w:rsidRPr="00DA0E2D">
          <w:rPr>
            <w:noProof/>
            <w:webHidden/>
            <w:sz w:val="22"/>
          </w:rPr>
        </w:r>
        <w:r w:rsidR="00DA0E2D" w:rsidRPr="00DA0E2D">
          <w:rPr>
            <w:noProof/>
            <w:webHidden/>
            <w:sz w:val="22"/>
          </w:rPr>
          <w:fldChar w:fldCharType="separate"/>
        </w:r>
        <w:r w:rsidR="00C27077">
          <w:rPr>
            <w:noProof/>
            <w:webHidden/>
            <w:sz w:val="22"/>
          </w:rPr>
          <w:t>24</w:t>
        </w:r>
        <w:r w:rsidR="00DA0E2D" w:rsidRPr="00DA0E2D">
          <w:rPr>
            <w:noProof/>
            <w:webHidden/>
            <w:sz w:val="22"/>
          </w:rPr>
          <w:fldChar w:fldCharType="end"/>
        </w:r>
      </w:hyperlink>
    </w:p>
    <w:p w14:paraId="4314D3D0" w14:textId="76A676B0" w:rsidR="00DA0E2D" w:rsidRPr="00DA0E2D" w:rsidRDefault="004558A4">
      <w:pPr>
        <w:pStyle w:val="15"/>
        <w:tabs>
          <w:tab w:val="right" w:leader="dot" w:pos="9629"/>
        </w:tabs>
        <w:rPr>
          <w:noProof/>
          <w:sz w:val="24"/>
          <w:szCs w:val="22"/>
          <w:lang w:eastAsia="ru-RU"/>
        </w:rPr>
      </w:pPr>
      <w:hyperlink w:anchor="_Toc143602238" w:history="1">
        <w:r w:rsidR="00DA0E2D" w:rsidRPr="00DA0E2D">
          <w:rPr>
            <w:rStyle w:val="ae"/>
            <w:noProof/>
            <w:sz w:val="22"/>
          </w:rPr>
          <w:t>8. Критерии оценки заявок</w:t>
        </w:r>
        <w:r w:rsidR="00DA0E2D" w:rsidRPr="00DA0E2D">
          <w:rPr>
            <w:noProof/>
            <w:webHidden/>
            <w:sz w:val="22"/>
          </w:rPr>
          <w:tab/>
        </w:r>
        <w:r w:rsidR="00DA0E2D" w:rsidRPr="00DA0E2D">
          <w:rPr>
            <w:noProof/>
            <w:webHidden/>
            <w:sz w:val="22"/>
          </w:rPr>
          <w:fldChar w:fldCharType="begin"/>
        </w:r>
        <w:r w:rsidR="00DA0E2D" w:rsidRPr="00DA0E2D">
          <w:rPr>
            <w:noProof/>
            <w:webHidden/>
            <w:sz w:val="22"/>
          </w:rPr>
          <w:instrText xml:space="preserve"> PAGEREF _Toc143602238 \h </w:instrText>
        </w:r>
        <w:r w:rsidR="00DA0E2D" w:rsidRPr="00DA0E2D">
          <w:rPr>
            <w:noProof/>
            <w:webHidden/>
            <w:sz w:val="22"/>
          </w:rPr>
        </w:r>
        <w:r w:rsidR="00DA0E2D" w:rsidRPr="00DA0E2D">
          <w:rPr>
            <w:noProof/>
            <w:webHidden/>
            <w:sz w:val="22"/>
          </w:rPr>
          <w:fldChar w:fldCharType="separate"/>
        </w:r>
        <w:r w:rsidR="00C27077">
          <w:rPr>
            <w:noProof/>
            <w:webHidden/>
            <w:sz w:val="22"/>
          </w:rPr>
          <w:t>30</w:t>
        </w:r>
        <w:r w:rsidR="00DA0E2D" w:rsidRPr="00DA0E2D">
          <w:rPr>
            <w:noProof/>
            <w:webHidden/>
            <w:sz w:val="22"/>
          </w:rPr>
          <w:fldChar w:fldCharType="end"/>
        </w:r>
      </w:hyperlink>
    </w:p>
    <w:p w14:paraId="110EBA0B" w14:textId="77777777" w:rsidR="00422E92" w:rsidRDefault="00422E92">
      <w:pPr>
        <w:rPr>
          <w:rFonts w:eastAsia="Times New Roman" w:cs="Arial"/>
          <w:b/>
          <w:color w:val="000000" w:themeColor="text1"/>
          <w:sz w:val="24"/>
          <w:highlight w:val="lightGray"/>
          <w:lang w:eastAsia="ru-RU"/>
        </w:rPr>
      </w:pPr>
      <w:r w:rsidRPr="00DA0E2D">
        <w:rPr>
          <w:sz w:val="26"/>
          <w:szCs w:val="24"/>
          <w:highlight w:val="lightGray"/>
        </w:rPr>
        <w:fldChar w:fldCharType="end"/>
      </w:r>
      <w:r>
        <w:rPr>
          <w:highlight w:val="lightGray"/>
        </w:rPr>
        <w:br w:type="page"/>
      </w:r>
    </w:p>
    <w:p w14:paraId="7D03E58D" w14:textId="77777777" w:rsidR="00CA0E14" w:rsidRDefault="00CA0E14" w:rsidP="00DA0E2D">
      <w:pPr>
        <w:pStyle w:val="1"/>
        <w:numPr>
          <w:ilvl w:val="0"/>
          <w:numId w:val="13"/>
        </w:numPr>
      </w:pPr>
      <w:bookmarkStart w:id="1" w:name="_Toc143602231"/>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2A892F3A"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198A3CD9" w14:textId="77777777" w:rsidR="00EF1AD5" w:rsidRPr="000713B0" w:rsidRDefault="00EF1AD5" w:rsidP="00186F7B">
            <w:pPr>
              <w:pStyle w:val="119"/>
            </w:pPr>
          </w:p>
        </w:tc>
        <w:tc>
          <w:tcPr>
            <w:tcW w:w="4394" w:type="dxa"/>
            <w:tcMar>
              <w:top w:w="0" w:type="nil"/>
            </w:tcMar>
          </w:tcPr>
          <w:p w14:paraId="674D1697" w14:textId="77777777" w:rsidR="00EF1AD5" w:rsidRPr="00F17814" w:rsidRDefault="00EF1AD5" w:rsidP="002F2A41">
            <w:r w:rsidRPr="000713B0">
              <w:t>Заказчик</w:t>
            </w:r>
          </w:p>
        </w:tc>
        <w:sdt>
          <w:sdtPr>
            <w:alias w:val="Заказчик"/>
            <w:tag w:val="Заказчик"/>
            <w:id w:val="-1598785106"/>
            <w:placeholder>
              <w:docPart w:val="D7BE0E4BAA78463FA37162BFEE13697A"/>
            </w:placeholder>
            <w15:color w:val="FFFF00"/>
          </w:sdtPr>
          <w:sdtEndPr/>
          <w:sdtContent>
            <w:tc>
              <w:tcPr>
                <w:tcW w:w="4395" w:type="dxa"/>
                <w:tcMar>
                  <w:top w:w="0" w:type="nil"/>
                </w:tcMar>
              </w:tcPr>
              <w:p w14:paraId="13687CD2" w14:textId="100AB0FF" w:rsidR="00EF1AD5" w:rsidRPr="000713B0" w:rsidRDefault="009D53FB" w:rsidP="00E828B0">
                <w:r>
                  <w:rPr>
                    <w:noProof/>
                  </w:rPr>
                  <w:fldChar w:fldCharType="begin"/>
                </w:r>
                <w:r>
                  <w:rPr>
                    <w:noProof/>
                  </w:rPr>
                  <w:instrText xml:space="preserve"> MERGEFIELD "Заказчик" </w:instrText>
                </w:r>
                <w:r w:rsidR="004558A4">
                  <w:rPr>
                    <w:noProof/>
                  </w:rPr>
                  <w:fldChar w:fldCharType="separate"/>
                </w:r>
                <w:r>
                  <w:rPr>
                    <w:noProof/>
                  </w:rPr>
                  <w:fldChar w:fldCharType="end"/>
                </w:r>
                <w:r w:rsidR="00B201FB">
                  <w:t xml:space="preserve"> </w:t>
                </w:r>
                <w:sdt>
                  <w:sdtPr>
                    <w:alias w:val="Заказчик"/>
                    <w:tag w:val="Заказчик"/>
                    <w:id w:val="-1281867187"/>
                    <w:placeholder>
                      <w:docPart w:val="905736781992412F8A4B40FF4A9AEE55"/>
                    </w:placeholder>
                    <w15:color w:val="FFFF00"/>
                  </w:sdtPr>
                  <w:sdtEndPr/>
                  <w:sdtContent>
                    <w:r w:rsidR="00B201FB">
                      <w:rPr>
                        <w:noProof/>
                      </w:rPr>
                      <w:t>ООО «Байкальская энергетическая компания»</w:t>
                    </w:r>
                  </w:sdtContent>
                </w:sdt>
              </w:p>
            </w:tc>
          </w:sdtContent>
        </w:sdt>
      </w:tr>
      <w:tr w:rsidR="008F603B" w:rsidRPr="000713B0" w14:paraId="56ADA984" w14:textId="77777777" w:rsidTr="009A2CC4">
        <w:trPr>
          <w:trHeight w:val="20"/>
        </w:trPr>
        <w:tc>
          <w:tcPr>
            <w:tcW w:w="851" w:type="dxa"/>
          </w:tcPr>
          <w:p w14:paraId="6BE57A9E" w14:textId="77777777" w:rsidR="008F603B" w:rsidRPr="000713B0" w:rsidRDefault="008F603B" w:rsidP="00186F7B">
            <w:pPr>
              <w:pStyle w:val="119"/>
            </w:pPr>
          </w:p>
        </w:tc>
        <w:tc>
          <w:tcPr>
            <w:tcW w:w="4394" w:type="dxa"/>
          </w:tcPr>
          <w:p w14:paraId="5D9DE23A"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8695EFE89CA34DB8ADAAA577B5215B10"/>
            </w:placeholder>
            <w15:color w:val="FFFF00"/>
          </w:sdtPr>
          <w:sdtEndPr/>
          <w:sdtContent>
            <w:tc>
              <w:tcPr>
                <w:tcW w:w="4395" w:type="dxa"/>
              </w:tcPr>
              <w:p w14:paraId="0CFCBB64" w14:textId="56BC5096"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B201FB">
                  <w:rPr>
                    <w:noProof/>
                  </w:rPr>
                  <w:t>ТЭЦ-9</w:t>
                </w:r>
                <w:r>
                  <w:rPr>
                    <w:noProof/>
                  </w:rPr>
                  <w:fldChar w:fldCharType="end"/>
                </w:r>
              </w:p>
            </w:tc>
          </w:sdtContent>
        </w:sdt>
      </w:tr>
      <w:tr w:rsidR="0056005A" w:rsidRPr="000713B0" w14:paraId="039024A6" w14:textId="77777777" w:rsidTr="009A2CC4">
        <w:trPr>
          <w:trHeight w:val="709"/>
        </w:trPr>
        <w:tc>
          <w:tcPr>
            <w:tcW w:w="851" w:type="dxa"/>
            <w:shd w:val="clear" w:color="auto" w:fill="FFFFCD" w:themeFill="background2"/>
          </w:tcPr>
          <w:p w14:paraId="5F4D2403" w14:textId="77777777" w:rsidR="0056005A" w:rsidRPr="000713B0" w:rsidRDefault="0056005A" w:rsidP="00984AB2">
            <w:pPr>
              <w:pStyle w:val="119"/>
            </w:pPr>
          </w:p>
        </w:tc>
        <w:tc>
          <w:tcPr>
            <w:tcW w:w="4394" w:type="dxa"/>
            <w:shd w:val="clear" w:color="auto" w:fill="FFFFCD" w:themeFill="background2"/>
          </w:tcPr>
          <w:p w14:paraId="2D6B78FB"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9C3B30B1A2D04374A9801A2846E556EF"/>
            </w:placeholder>
            <w15:color w:val="FFFF00"/>
          </w:sdtPr>
          <w:sdtEndPr/>
          <w:sdtContent>
            <w:tc>
              <w:tcPr>
                <w:tcW w:w="4395" w:type="dxa"/>
                <w:shd w:val="clear" w:color="auto" w:fill="FFFFCD" w:themeFill="background2"/>
              </w:tcPr>
              <w:p w14:paraId="0F0D129F" w14:textId="0ABCB36C" w:rsidR="0056005A" w:rsidRPr="000713B0" w:rsidRDefault="009D53FB" w:rsidP="00E828B0">
                <w:pPr>
                  <w:rPr>
                    <w:highlight w:val="yellow"/>
                  </w:rPr>
                </w:pPr>
                <w:r>
                  <w:rPr>
                    <w:noProof/>
                  </w:rPr>
                  <w:fldChar w:fldCharType="begin"/>
                </w:r>
                <w:r>
                  <w:rPr>
                    <w:noProof/>
                  </w:rPr>
                  <w:instrText xml:space="preserve"> MERGEFIELD "Предмет_договора" </w:instrText>
                </w:r>
                <w:r>
                  <w:rPr>
                    <w:noProof/>
                  </w:rPr>
                  <w:fldChar w:fldCharType="separate"/>
                </w:r>
                <w:r w:rsidR="00B201FB" w:rsidRPr="00B201FB">
                  <w:rPr>
                    <w:noProof/>
                  </w:rPr>
                  <w:t>Услуги по техническому обслуживанию грузовых транспортных средств (УТС ТЭЦ-9)</w:t>
                </w:r>
                <w:r>
                  <w:rPr>
                    <w:noProof/>
                  </w:rPr>
                  <w:fldChar w:fldCharType="end"/>
                </w:r>
              </w:p>
            </w:tc>
          </w:sdtContent>
        </w:sdt>
      </w:tr>
      <w:tr w:rsidR="0056005A" w:rsidRPr="000713B0" w14:paraId="32BBD112" w14:textId="77777777" w:rsidTr="009A2CC4">
        <w:trPr>
          <w:trHeight w:val="20"/>
        </w:trPr>
        <w:tc>
          <w:tcPr>
            <w:tcW w:w="851" w:type="dxa"/>
            <w:shd w:val="clear" w:color="auto" w:fill="FFFFCD" w:themeFill="background2"/>
          </w:tcPr>
          <w:p w14:paraId="4BDAA156" w14:textId="77777777" w:rsidR="0056005A" w:rsidRPr="000713B0" w:rsidRDefault="0056005A" w:rsidP="00984AB2">
            <w:pPr>
              <w:pStyle w:val="119"/>
            </w:pPr>
          </w:p>
        </w:tc>
        <w:tc>
          <w:tcPr>
            <w:tcW w:w="4394" w:type="dxa"/>
            <w:shd w:val="clear" w:color="auto" w:fill="FFFFCD" w:themeFill="background2"/>
          </w:tcPr>
          <w:p w14:paraId="1D6C4074"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0E1D61F6" w14:textId="330A1202" w:rsidR="00B201FB" w:rsidRDefault="004558A4" w:rsidP="004E6226">
            <w:sdt>
              <w:sdtPr>
                <w:rPr>
                  <w:noProof/>
                </w:rPr>
                <w:alias w:val="НМЦД"/>
                <w:tag w:val="НМЦД"/>
                <w:id w:val="-1900275233"/>
                <w:placeholder>
                  <w:docPart w:val="755C9E22A6354301BBEE5909AA204FED"/>
                </w:placeholder>
                <w15:color w:val="FFFF00"/>
              </w:sdtPr>
              <w:sdtEndPr/>
              <w:sdtContent>
                <w:r w:rsidR="004E6226">
                  <w:rPr>
                    <w:noProof/>
                  </w:rPr>
                  <w:fldChar w:fldCharType="begin"/>
                </w:r>
                <w:r w:rsidR="004E6226">
                  <w:rPr>
                    <w:noProof/>
                  </w:rPr>
                  <w:instrText xml:space="preserve"> MERGEFIELD  НМЦД \# "# ### ### ##0,00" </w:instrText>
                </w:r>
                <w:r w:rsidR="004E6226">
                  <w:rPr>
                    <w:noProof/>
                  </w:rPr>
                  <w:fldChar w:fldCharType="separate"/>
                </w:r>
                <w:r w:rsidR="00B201FB" w:rsidRPr="00B201FB">
                  <w:rPr>
                    <w:noProof/>
                  </w:rPr>
                  <w:t>480 000</w:t>
                </w:r>
                <w:r w:rsidR="00B201FB">
                  <w:rPr>
                    <w:noProof/>
                  </w:rPr>
                  <w:t xml:space="preserve">, </w:t>
                </w:r>
                <w:r w:rsidR="00B201FB" w:rsidRPr="00B201FB">
                  <w:rPr>
                    <w:noProof/>
                  </w:rPr>
                  <w:t>00</w:t>
                </w:r>
                <w:r w:rsidR="004E6226">
                  <w:rPr>
                    <w:noProof/>
                  </w:rPr>
                  <w:fldChar w:fldCharType="end"/>
                </w:r>
              </w:sdtContent>
            </w:sdt>
            <w:r w:rsidR="002526CA">
              <w:rPr>
                <w:noProof/>
              </w:rPr>
              <w:t xml:space="preserve"> </w:t>
            </w:r>
            <w:sdt>
              <w:sdtPr>
                <w:id w:val="310217806"/>
                <w:placeholder>
                  <w:docPart w:val="880835EE2ED04867A127DCE1A6BC832E"/>
                </w:placeholder>
                <w15:color w:val="FFFF00"/>
                <w:comboBox>
                  <w:listItem w:displayText="рублей" w:value="рублей"/>
                  <w:listItem w:displayText="долларов" w:value="долларов"/>
                  <w:listItem w:displayText="евро" w:value="евро"/>
                </w:comboBox>
              </w:sdtPr>
              <w:sdtEndPr/>
              <w:sdtContent>
                <w:r w:rsidR="002526CA" w:rsidRPr="00212FD0">
                  <w:t>рублей</w:t>
                </w:r>
              </w:sdtContent>
            </w:sdt>
            <w:r w:rsidR="002526CA" w:rsidRPr="00212FD0">
              <w:t xml:space="preserve"> </w:t>
            </w:r>
            <w:sdt>
              <w:sdtPr>
                <w:id w:val="-881862757"/>
                <w:placeholder>
                  <w:docPart w:val="94627AB026CD436E82BF2C32F3347874"/>
                </w:placeholder>
                <w15:color w:val="FFFF00"/>
                <w:comboBox>
                  <w:listItem w:displayText="без учета НДС" w:value="без учета НДС"/>
                  <w:listItem w:displayText="с учетом НДС" w:value="с учетом НДС"/>
                </w:comboBox>
              </w:sdtPr>
              <w:sdtEndPr/>
              <w:sdtContent>
                <w:r w:rsidR="002526CA" w:rsidRPr="00212FD0">
                  <w:t>без учета НДС</w:t>
                </w:r>
              </w:sdtContent>
            </w:sdt>
            <w:bookmarkEnd w:id="2"/>
            <w:r w:rsidR="002526CA" w:rsidRPr="005011FB">
              <w:t xml:space="preserve"> (</w:t>
            </w:r>
            <w:r w:rsidR="002526CA">
              <w:t>закупка на понижающий коэффициент</w:t>
            </w:r>
            <w:r w:rsidR="00B201FB">
              <w:t xml:space="preserve"> на перечень услуг:</w:t>
            </w:r>
          </w:p>
          <w:p w14:paraId="0D4891A6" w14:textId="5BB7A9FA" w:rsidR="00B201FB" w:rsidRDefault="00B201FB" w:rsidP="004E6226">
            <w:r>
              <w:t>№1– 329 395,00</w:t>
            </w:r>
          </w:p>
          <w:p w14:paraId="5CF15E4E" w14:textId="7273B36F" w:rsidR="0056005A" w:rsidRPr="00705864" w:rsidRDefault="00B201FB" w:rsidP="004E6226">
            <w:r>
              <w:t>№2</w:t>
            </w:r>
            <w:r w:rsidR="00034F45">
              <w:t xml:space="preserve">- </w:t>
            </w:r>
            <w:r>
              <w:t>401 090,00</w:t>
            </w:r>
            <w:r w:rsidR="002526CA">
              <w:t>)</w:t>
            </w:r>
          </w:p>
        </w:tc>
      </w:tr>
      <w:tr w:rsidR="0056005A" w:rsidRPr="000713B0" w14:paraId="4162916D" w14:textId="77777777" w:rsidTr="009A2CC4">
        <w:trPr>
          <w:trHeight w:val="20"/>
        </w:trPr>
        <w:tc>
          <w:tcPr>
            <w:tcW w:w="851" w:type="dxa"/>
            <w:shd w:val="clear" w:color="auto" w:fill="FFFFCD" w:themeFill="background2"/>
          </w:tcPr>
          <w:p w14:paraId="6A50673E" w14:textId="77777777" w:rsidR="0056005A" w:rsidRPr="000713B0" w:rsidRDefault="0056005A" w:rsidP="00984AB2">
            <w:pPr>
              <w:pStyle w:val="119"/>
            </w:pPr>
          </w:p>
        </w:tc>
        <w:tc>
          <w:tcPr>
            <w:tcW w:w="4394" w:type="dxa"/>
            <w:shd w:val="clear" w:color="auto" w:fill="FFFFCD" w:themeFill="background2"/>
          </w:tcPr>
          <w:p w14:paraId="2995AF35"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6E6F5D7E" w14:textId="06BB8CF9" w:rsidR="0056005A" w:rsidRPr="000713B0" w:rsidRDefault="004558A4" w:rsidP="00E828B0">
            <w:sdt>
              <w:sdtPr>
                <w:rPr>
                  <w:noProof/>
                </w:rPr>
                <w:alias w:val="Сумма НДС"/>
                <w:tag w:val="Сумма НДС"/>
                <w:id w:val="1618712047"/>
                <w:placeholder>
                  <w:docPart w:val="464A4C1D90714D9ABB8E8D2F052F1513"/>
                </w:placeholder>
                <w15:color w:val="FFFF00"/>
              </w:sdtPr>
              <w:sdtEndPr/>
              <w:sdtContent>
                <w:r w:rsidR="00B201FB">
                  <w:rPr>
                    <w:noProof/>
                  </w:rPr>
                  <w:t>96 000,00</w:t>
                </w:r>
              </w:sdtContent>
            </w:sdt>
          </w:p>
        </w:tc>
      </w:tr>
      <w:tr w:rsidR="006F78DD" w:rsidRPr="000713B0" w14:paraId="334BFA1F" w14:textId="77777777" w:rsidTr="009A2CC4">
        <w:trPr>
          <w:trHeight w:val="20"/>
        </w:trPr>
        <w:tc>
          <w:tcPr>
            <w:tcW w:w="851" w:type="dxa"/>
            <w:shd w:val="clear" w:color="auto" w:fill="FFFFCD" w:themeFill="background2"/>
          </w:tcPr>
          <w:p w14:paraId="7D71D6BD" w14:textId="77777777" w:rsidR="006F78DD" w:rsidRPr="000713B0" w:rsidRDefault="006F78DD" w:rsidP="006F78DD">
            <w:pPr>
              <w:pStyle w:val="119"/>
            </w:pPr>
          </w:p>
        </w:tc>
        <w:tc>
          <w:tcPr>
            <w:tcW w:w="4394" w:type="dxa"/>
            <w:shd w:val="clear" w:color="auto" w:fill="FFFFCD" w:themeFill="background2"/>
          </w:tcPr>
          <w:p w14:paraId="13481031" w14:textId="77777777" w:rsidR="006F78DD" w:rsidRPr="000713B0" w:rsidRDefault="006F78DD" w:rsidP="006F78DD">
            <w:r>
              <w:t>Возможность превышения НМЦД</w:t>
            </w:r>
          </w:p>
        </w:tc>
        <w:tc>
          <w:tcPr>
            <w:tcW w:w="4395" w:type="dxa"/>
            <w:shd w:val="clear" w:color="auto" w:fill="FFFFCD" w:themeFill="background2"/>
          </w:tcPr>
          <w:p w14:paraId="4EA1E145" w14:textId="4869260A" w:rsidR="006F78DD" w:rsidRDefault="00B201FB" w:rsidP="006F78DD">
            <w:pPr>
              <w:rPr>
                <w:noProof/>
              </w:rPr>
            </w:pPr>
            <w:r>
              <w:rPr>
                <w:noProof/>
              </w:rPr>
              <w:t>нет</w:t>
            </w:r>
          </w:p>
        </w:tc>
      </w:tr>
      <w:tr w:rsidR="0089720F" w:rsidRPr="000713B0" w14:paraId="37730240" w14:textId="77777777" w:rsidTr="009A2CC4">
        <w:trPr>
          <w:trHeight w:val="20"/>
        </w:trPr>
        <w:tc>
          <w:tcPr>
            <w:tcW w:w="851" w:type="dxa"/>
            <w:shd w:val="clear" w:color="auto" w:fill="FFFFCD" w:themeFill="background2"/>
          </w:tcPr>
          <w:p w14:paraId="04C739E0" w14:textId="77777777" w:rsidR="0089720F" w:rsidRPr="000713B0" w:rsidRDefault="0089720F" w:rsidP="00385E44">
            <w:pPr>
              <w:pStyle w:val="119"/>
            </w:pPr>
          </w:p>
        </w:tc>
        <w:tc>
          <w:tcPr>
            <w:tcW w:w="4394" w:type="dxa"/>
            <w:shd w:val="clear" w:color="auto" w:fill="FFFFCD" w:themeFill="background2"/>
          </w:tcPr>
          <w:p w14:paraId="6A040C35" w14:textId="77777777" w:rsidR="0089720F" w:rsidRDefault="0089720F" w:rsidP="00385E44">
            <w:r>
              <w:t>Максимально допустимый размер аванса</w:t>
            </w:r>
          </w:p>
        </w:tc>
        <w:tc>
          <w:tcPr>
            <w:tcW w:w="4395" w:type="dxa"/>
            <w:shd w:val="clear" w:color="auto" w:fill="FFFFCD" w:themeFill="background2"/>
          </w:tcPr>
          <w:p w14:paraId="3855322F" w14:textId="638A4C39" w:rsidR="0089720F" w:rsidRDefault="00B201FB" w:rsidP="00385E44">
            <w:pPr>
              <w:rPr>
                <w:noProof/>
              </w:rPr>
            </w:pPr>
            <w:r>
              <w:rPr>
                <w:noProof/>
              </w:rPr>
              <w:t>нет</w:t>
            </w:r>
          </w:p>
        </w:tc>
      </w:tr>
      <w:tr w:rsidR="00385E44" w:rsidRPr="000713B0" w14:paraId="12557461" w14:textId="77777777" w:rsidTr="009A2CC4">
        <w:trPr>
          <w:trHeight w:val="20"/>
        </w:trPr>
        <w:tc>
          <w:tcPr>
            <w:tcW w:w="851" w:type="dxa"/>
            <w:shd w:val="clear" w:color="auto" w:fill="FFFFCD" w:themeFill="background2"/>
          </w:tcPr>
          <w:p w14:paraId="522A2E89" w14:textId="77777777" w:rsidR="00385E44" w:rsidRPr="000713B0" w:rsidRDefault="00385E44" w:rsidP="00385E44">
            <w:pPr>
              <w:pStyle w:val="119"/>
            </w:pPr>
          </w:p>
        </w:tc>
        <w:tc>
          <w:tcPr>
            <w:tcW w:w="4394" w:type="dxa"/>
            <w:shd w:val="clear" w:color="auto" w:fill="FFFFCD" w:themeFill="background2"/>
          </w:tcPr>
          <w:p w14:paraId="37481D14" w14:textId="77777777" w:rsidR="00385E44" w:rsidRPr="00CD41A9" w:rsidRDefault="00385E44" w:rsidP="00385E44">
            <w:r>
              <w:t>В том числе в закупке предусмотрены товары производства РФ</w:t>
            </w:r>
          </w:p>
        </w:tc>
        <w:tc>
          <w:tcPr>
            <w:tcW w:w="4395" w:type="dxa"/>
            <w:shd w:val="clear" w:color="auto" w:fill="FFFFCD" w:themeFill="background2"/>
          </w:tcPr>
          <w:p w14:paraId="649063E7" w14:textId="652C9EB2" w:rsidR="00385E44" w:rsidRDefault="00C4765A" w:rsidP="00385E44">
            <w:pPr>
              <w:rPr>
                <w:noProof/>
              </w:rPr>
            </w:pPr>
            <w:r>
              <w:rPr>
                <w:noProof/>
              </w:rPr>
              <w:t>да</w:t>
            </w:r>
            <w:r w:rsidR="00385E44">
              <w:rPr>
                <w:noProof/>
              </w:rPr>
              <w:fldChar w:fldCharType="begin"/>
            </w:r>
            <w:r w:rsidR="00385E44">
              <w:rPr>
                <w:noProof/>
              </w:rPr>
              <w:instrText xml:space="preserve"> MERGEFIELD "В_том_числе_в_закупке_предусмотрены_тов" </w:instrText>
            </w:r>
            <w:r w:rsidR="004558A4">
              <w:rPr>
                <w:noProof/>
              </w:rPr>
              <w:fldChar w:fldCharType="separate"/>
            </w:r>
            <w:r w:rsidR="00385E44">
              <w:rPr>
                <w:noProof/>
              </w:rPr>
              <w:fldChar w:fldCharType="end"/>
            </w:r>
          </w:p>
        </w:tc>
      </w:tr>
      <w:tr w:rsidR="00385E44" w:rsidRPr="000713B0" w14:paraId="5202E1C1" w14:textId="77777777" w:rsidTr="009A2CC4">
        <w:trPr>
          <w:trHeight w:val="20"/>
        </w:trPr>
        <w:tc>
          <w:tcPr>
            <w:tcW w:w="851" w:type="dxa"/>
            <w:shd w:val="clear" w:color="auto" w:fill="FFFFCD" w:themeFill="background2"/>
          </w:tcPr>
          <w:p w14:paraId="735E7072" w14:textId="77777777" w:rsidR="00385E44" w:rsidRPr="000713B0" w:rsidRDefault="00385E44" w:rsidP="00385E44">
            <w:pPr>
              <w:pStyle w:val="119"/>
            </w:pPr>
          </w:p>
        </w:tc>
        <w:tc>
          <w:tcPr>
            <w:tcW w:w="4394" w:type="dxa"/>
            <w:shd w:val="clear" w:color="auto" w:fill="FFFFCD" w:themeFill="background2"/>
          </w:tcPr>
          <w:p w14:paraId="090CC2FF" w14:textId="77777777" w:rsidR="00385E44" w:rsidRPr="00CD41A9" w:rsidRDefault="002F07FD" w:rsidP="00385E44">
            <w:proofErr w:type="gramStart"/>
            <w:r w:rsidRPr="002F07FD">
              <w:t>Кроме того</w:t>
            </w:r>
            <w:proofErr w:type="gramEnd"/>
            <w:r w:rsidRPr="002F07FD">
              <w:t xml:space="preserve"> цена материалов (в т.ч. оборудования), предоставляемых заказчиком</w:t>
            </w:r>
          </w:p>
        </w:tc>
        <w:tc>
          <w:tcPr>
            <w:tcW w:w="4395" w:type="dxa"/>
            <w:shd w:val="clear" w:color="auto" w:fill="FFFFCD" w:themeFill="background2"/>
          </w:tcPr>
          <w:p w14:paraId="49A17499" w14:textId="589483EF" w:rsidR="00385E44" w:rsidRDefault="00B201FB" w:rsidP="00385E44">
            <w:pPr>
              <w:rPr>
                <w:noProof/>
              </w:rPr>
            </w:pPr>
            <w:r>
              <w:rPr>
                <w:noProof/>
              </w:rPr>
              <w:t>учтена</w:t>
            </w:r>
            <w:r w:rsidR="00385E44">
              <w:rPr>
                <w:noProof/>
              </w:rPr>
              <w:fldChar w:fldCharType="begin"/>
            </w:r>
            <w:r w:rsidR="00385E44">
              <w:rPr>
                <w:noProof/>
              </w:rPr>
              <w:instrText xml:space="preserve"> MERGEFIELD "Цена_материалов_заказчика" </w:instrText>
            </w:r>
            <w:r w:rsidR="004558A4">
              <w:rPr>
                <w:noProof/>
              </w:rPr>
              <w:fldChar w:fldCharType="separate"/>
            </w:r>
            <w:r w:rsidR="00385E44">
              <w:rPr>
                <w:noProof/>
              </w:rPr>
              <w:fldChar w:fldCharType="end"/>
            </w:r>
          </w:p>
        </w:tc>
      </w:tr>
      <w:tr w:rsidR="00385E44" w:rsidRPr="000713B0" w14:paraId="2DE26F45" w14:textId="77777777" w:rsidTr="00385E44">
        <w:trPr>
          <w:trHeight w:val="787"/>
        </w:trPr>
        <w:tc>
          <w:tcPr>
            <w:tcW w:w="851" w:type="dxa"/>
          </w:tcPr>
          <w:p w14:paraId="539B9097" w14:textId="77777777" w:rsidR="00385E44" w:rsidRPr="000713B0" w:rsidRDefault="00385E44" w:rsidP="00385E44">
            <w:pPr>
              <w:pStyle w:val="119"/>
            </w:pPr>
          </w:p>
        </w:tc>
        <w:tc>
          <w:tcPr>
            <w:tcW w:w="4394" w:type="dxa"/>
          </w:tcPr>
          <w:p w14:paraId="1206C4C7" w14:textId="77777777" w:rsidR="00385E44" w:rsidRPr="00330B11" w:rsidRDefault="00385E44" w:rsidP="00385E44">
            <w:proofErr w:type="gramStart"/>
            <w:r w:rsidRPr="00CD41A9">
              <w:t>Наименование проекта (программы)</w:t>
            </w:r>
            <w:proofErr w:type="gramEnd"/>
            <w:r w:rsidRPr="00CD41A9">
              <w:t xml:space="preserve">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3CC9ED23A4624E9FAFB756991919FE67"/>
            </w:placeholder>
            <w15:color w:val="FFFF00"/>
          </w:sdtPr>
          <w:sdtEndPr/>
          <w:sdtContent>
            <w:tc>
              <w:tcPr>
                <w:tcW w:w="4395" w:type="dxa"/>
              </w:tcPr>
              <w:p w14:paraId="28B7CA8E" w14:textId="22E64DFE" w:rsidR="00385E44" w:rsidRDefault="00B201FB" w:rsidP="00385E44">
                <w:pPr>
                  <w:rPr>
                    <w:noProof/>
                  </w:rPr>
                </w:pPr>
                <w:r>
                  <w:rPr>
                    <w:noProof/>
                  </w:rPr>
                  <w:t>-</w:t>
                </w:r>
              </w:p>
            </w:tc>
          </w:sdtContent>
        </w:sdt>
      </w:tr>
      <w:tr w:rsidR="00972803" w:rsidRPr="000713B0" w14:paraId="1E40276E" w14:textId="77777777" w:rsidTr="008B7720">
        <w:trPr>
          <w:trHeight w:val="567"/>
        </w:trPr>
        <w:tc>
          <w:tcPr>
            <w:tcW w:w="851" w:type="dxa"/>
          </w:tcPr>
          <w:p w14:paraId="62D3810E" w14:textId="77777777" w:rsidR="00972803" w:rsidRPr="000713B0" w:rsidRDefault="00972803" w:rsidP="00972803">
            <w:pPr>
              <w:pStyle w:val="119"/>
            </w:pPr>
          </w:p>
        </w:tc>
        <w:tc>
          <w:tcPr>
            <w:tcW w:w="4394" w:type="dxa"/>
          </w:tcPr>
          <w:p w14:paraId="670AF1DE" w14:textId="77777777" w:rsidR="00972803" w:rsidRDefault="00972803" w:rsidP="00972803">
            <w:r w:rsidRPr="00972803">
              <w:t>Рассмотрение альтернативных предложений</w:t>
            </w:r>
          </w:p>
        </w:tc>
        <w:tc>
          <w:tcPr>
            <w:tcW w:w="4395" w:type="dxa"/>
          </w:tcPr>
          <w:p w14:paraId="29EDAE30" w14:textId="4F25C155" w:rsidR="00972803" w:rsidRDefault="00B201FB" w:rsidP="00972803">
            <w:pPr>
              <w:rPr>
                <w:noProof/>
              </w:rPr>
            </w:pPr>
            <w:r>
              <w:rPr>
                <w:noProof/>
              </w:rPr>
              <w:t>нет</w:t>
            </w:r>
            <w:r w:rsidR="00972803">
              <w:rPr>
                <w:noProof/>
              </w:rPr>
              <w:fldChar w:fldCharType="begin"/>
            </w:r>
            <w:r w:rsidR="00972803">
              <w:rPr>
                <w:noProof/>
              </w:rPr>
              <w:instrText xml:space="preserve"> MERGEFIELD Рассмотрение_альтернативных_предложений </w:instrText>
            </w:r>
            <w:r w:rsidR="004558A4">
              <w:rPr>
                <w:noProof/>
              </w:rPr>
              <w:fldChar w:fldCharType="separate"/>
            </w:r>
            <w:r w:rsidR="00972803">
              <w:rPr>
                <w:noProof/>
              </w:rPr>
              <w:fldChar w:fldCharType="end"/>
            </w:r>
          </w:p>
        </w:tc>
      </w:tr>
      <w:tr w:rsidR="00DB4416" w:rsidRPr="000713B0" w14:paraId="32AAEC5D" w14:textId="77777777" w:rsidTr="008B7720">
        <w:trPr>
          <w:trHeight w:val="567"/>
        </w:trPr>
        <w:tc>
          <w:tcPr>
            <w:tcW w:w="851" w:type="dxa"/>
          </w:tcPr>
          <w:p w14:paraId="1E355F16" w14:textId="77777777" w:rsidR="00DB4416" w:rsidRPr="000713B0" w:rsidRDefault="00DB4416" w:rsidP="00DB4416">
            <w:pPr>
              <w:pStyle w:val="119"/>
            </w:pPr>
          </w:p>
        </w:tc>
        <w:tc>
          <w:tcPr>
            <w:tcW w:w="4394" w:type="dxa"/>
          </w:tcPr>
          <w:p w14:paraId="008D8458" w14:textId="77777777" w:rsidR="00DB4416" w:rsidRPr="002E30A6" w:rsidRDefault="00DB4416" w:rsidP="00DB4416">
            <w:r w:rsidRPr="002E30A6">
              <w:t>Делимость предмета закупки</w:t>
            </w:r>
          </w:p>
        </w:tc>
        <w:sdt>
          <w:sdtPr>
            <w:rPr>
              <w:noProof/>
            </w:rPr>
            <w:alias w:val="Делимость"/>
            <w:tag w:val="Делимость"/>
            <w:id w:val="499862702"/>
            <w:placeholder>
              <w:docPart w:val="1B800977947344328B5FFFECDE808A9F"/>
            </w:placeholder>
            <w15:color w:val="FFFF00"/>
          </w:sdtPr>
          <w:sdtEndPr/>
          <w:sdtContent>
            <w:tc>
              <w:tcPr>
                <w:tcW w:w="4395" w:type="dxa"/>
              </w:tcPr>
              <w:p w14:paraId="501AE408" w14:textId="3E3DB067" w:rsidR="00DB4416" w:rsidRPr="002E30A6" w:rsidRDefault="00B201FB" w:rsidP="00DB4416">
                <w:pPr>
                  <w:rPr>
                    <w:noProof/>
                  </w:rPr>
                </w:pPr>
                <w:r>
                  <w:rPr>
                    <w:noProof/>
                  </w:rPr>
                  <w:t>нет</w:t>
                </w:r>
                <w:r w:rsidR="00DB4416" w:rsidRPr="002E30A6">
                  <w:rPr>
                    <w:noProof/>
                  </w:rPr>
                  <w:fldChar w:fldCharType="begin"/>
                </w:r>
                <w:r w:rsidR="00DB4416" w:rsidRPr="002E30A6">
                  <w:rPr>
                    <w:noProof/>
                  </w:rPr>
                  <w:instrText xml:space="preserve"> MERGEFIELD  Делимость_предмета_закупки  \* MERGEFORMAT </w:instrText>
                </w:r>
                <w:r w:rsidR="004558A4">
                  <w:rPr>
                    <w:noProof/>
                  </w:rPr>
                  <w:fldChar w:fldCharType="separate"/>
                </w:r>
                <w:r w:rsidR="00DB4416" w:rsidRPr="002E30A6">
                  <w:rPr>
                    <w:noProof/>
                  </w:rPr>
                  <w:fldChar w:fldCharType="end"/>
                </w:r>
              </w:p>
            </w:tc>
          </w:sdtContent>
        </w:sdt>
      </w:tr>
      <w:tr w:rsidR="00DB4416" w:rsidRPr="000713B0" w14:paraId="19A0F8DA" w14:textId="77777777" w:rsidTr="009A2CC4">
        <w:trPr>
          <w:trHeight w:val="20"/>
        </w:trPr>
        <w:tc>
          <w:tcPr>
            <w:tcW w:w="851" w:type="dxa"/>
          </w:tcPr>
          <w:p w14:paraId="623A687A" w14:textId="77777777" w:rsidR="00DB4416" w:rsidRPr="000713B0" w:rsidRDefault="00DB4416" w:rsidP="00DB4416">
            <w:pPr>
              <w:pStyle w:val="119"/>
            </w:pPr>
          </w:p>
        </w:tc>
        <w:tc>
          <w:tcPr>
            <w:tcW w:w="4394" w:type="dxa"/>
          </w:tcPr>
          <w:p w14:paraId="75C6EF1A" w14:textId="77777777" w:rsidR="00DB4416" w:rsidRPr="00621399" w:rsidRDefault="00DB4416" w:rsidP="00DB4416">
            <w:pPr>
              <w:rPr>
                <w:lang w:val="en-US"/>
              </w:rPr>
            </w:pPr>
            <w:r w:rsidRPr="000713B0">
              <w:t>Способ закупки</w:t>
            </w:r>
          </w:p>
        </w:tc>
        <w:sdt>
          <w:sdtPr>
            <w:rPr>
              <w:noProof/>
            </w:rPr>
            <w:alias w:val="Способ закупки"/>
            <w:tag w:val="Способ закупки"/>
            <w:id w:val="1744752774"/>
            <w:placeholder>
              <w:docPart w:val="C9E1AF5EA2C74591884221CF48B6ED3E"/>
            </w:placeholder>
            <w15:color w:val="FFFF00"/>
          </w:sdtPr>
          <w:sdtEndPr/>
          <w:sdtContent>
            <w:tc>
              <w:tcPr>
                <w:tcW w:w="4395" w:type="dxa"/>
              </w:tcPr>
              <w:p w14:paraId="6BCFB007" w14:textId="51C0C56E" w:rsidR="00DB4416" w:rsidRPr="000713B0" w:rsidRDefault="00B201FB" w:rsidP="00DB4416">
                <w:pPr>
                  <w:rPr>
                    <w:noProof/>
                  </w:rPr>
                </w:pPr>
                <w:r>
                  <w:rPr>
                    <w:noProof/>
                  </w:rPr>
                  <w:t>Анализ предложений</w:t>
                </w:r>
              </w:p>
            </w:tc>
          </w:sdtContent>
        </w:sdt>
      </w:tr>
      <w:tr w:rsidR="00DB4416" w:rsidRPr="000713B0" w14:paraId="5C7410A5" w14:textId="77777777" w:rsidTr="009A2CC4">
        <w:trPr>
          <w:trHeight w:val="20"/>
        </w:trPr>
        <w:tc>
          <w:tcPr>
            <w:tcW w:w="851" w:type="dxa"/>
          </w:tcPr>
          <w:p w14:paraId="4F7783DC" w14:textId="77777777" w:rsidR="00DB4416" w:rsidRPr="000713B0" w:rsidRDefault="00DB4416" w:rsidP="00DB4416">
            <w:pPr>
              <w:pStyle w:val="119"/>
            </w:pPr>
          </w:p>
        </w:tc>
        <w:tc>
          <w:tcPr>
            <w:tcW w:w="4394" w:type="dxa"/>
          </w:tcPr>
          <w:p w14:paraId="370A5F65" w14:textId="77777777" w:rsidR="00DB4416" w:rsidRPr="00164235" w:rsidRDefault="00DB4416" w:rsidP="00DB4416">
            <w:r>
              <w:t xml:space="preserve">Технический специалист (для </w:t>
            </w:r>
            <w:r w:rsidRPr="000713B0">
              <w:t>вопрос</w:t>
            </w:r>
            <w:r>
              <w:t>ов об объекте закупки)</w:t>
            </w:r>
          </w:p>
        </w:tc>
        <w:tc>
          <w:tcPr>
            <w:tcW w:w="4395" w:type="dxa"/>
          </w:tcPr>
          <w:p w14:paraId="23FA82AE" w14:textId="76B8360B" w:rsidR="00DB4416" w:rsidRDefault="00B201FB" w:rsidP="00DB4416">
            <w:r>
              <w:rPr>
                <w:noProof/>
              </w:rPr>
              <w:t>Кобелев Н.С.</w:t>
            </w:r>
          </w:p>
        </w:tc>
      </w:tr>
      <w:tr w:rsidR="00DB4416" w:rsidRPr="000713B0" w14:paraId="39289FB9" w14:textId="77777777" w:rsidTr="009A2CC4">
        <w:trPr>
          <w:trHeight w:val="20"/>
        </w:trPr>
        <w:tc>
          <w:tcPr>
            <w:tcW w:w="851" w:type="dxa"/>
          </w:tcPr>
          <w:p w14:paraId="6BAF7610" w14:textId="77777777" w:rsidR="00DB4416" w:rsidRPr="000713B0" w:rsidRDefault="00DB4416" w:rsidP="00DB4416">
            <w:pPr>
              <w:pStyle w:val="119"/>
            </w:pPr>
          </w:p>
        </w:tc>
        <w:tc>
          <w:tcPr>
            <w:tcW w:w="4394" w:type="dxa"/>
          </w:tcPr>
          <w:p w14:paraId="455121C6" w14:textId="77777777" w:rsidR="00DB4416" w:rsidRPr="000713B0" w:rsidRDefault="00DB4416" w:rsidP="00DB4416">
            <w:r>
              <w:t>Телефон технического специалиста</w:t>
            </w:r>
          </w:p>
        </w:tc>
        <w:sdt>
          <w:sdtPr>
            <w:alias w:val="Телефон тех. специалиста"/>
            <w:tag w:val="Телефон тех. специалиста"/>
            <w:id w:val="105236258"/>
            <w:placeholder>
              <w:docPart w:val="7A4C7F36637F4E25999BF2DC03A1D8E6"/>
            </w:placeholder>
            <w15:color w:val="FFFF00"/>
          </w:sdtPr>
          <w:sdtEndPr/>
          <w:sdtContent>
            <w:tc>
              <w:tcPr>
                <w:tcW w:w="4395" w:type="dxa"/>
              </w:tcPr>
              <w:p w14:paraId="54897A60" w14:textId="2AD9140D" w:rsidR="00DB4416" w:rsidRPr="000713B0" w:rsidRDefault="00DB4416" w:rsidP="00DB4416">
                <w:r>
                  <w:rPr>
                    <w:noProof/>
                  </w:rPr>
                  <w:fldChar w:fldCharType="begin"/>
                </w:r>
                <w:r>
                  <w:rPr>
                    <w:noProof/>
                  </w:rPr>
                  <w:instrText xml:space="preserve"> MERGEFIELD "Телефон_технического_специалиста"</w:instrText>
                </w:r>
                <w:r>
                  <w:rPr>
                    <w:noProof/>
                  </w:rPr>
                  <w:fldChar w:fldCharType="separate"/>
                </w:r>
                <w:r w:rsidR="00B201FB">
                  <w:rPr>
                    <w:noProof/>
                    <w:lang w:val="en-US"/>
                  </w:rPr>
                  <w:t>8(3955)501-710</w:t>
                </w:r>
                <w:r>
                  <w:rPr>
                    <w:noProof/>
                  </w:rPr>
                  <w:fldChar w:fldCharType="end"/>
                </w:r>
              </w:p>
            </w:tc>
          </w:sdtContent>
        </w:sdt>
      </w:tr>
      <w:tr w:rsidR="00DB4416" w:rsidRPr="000713B0" w14:paraId="56DB6BF0" w14:textId="77777777" w:rsidTr="009A2CC4">
        <w:trPr>
          <w:trHeight w:val="20"/>
        </w:trPr>
        <w:tc>
          <w:tcPr>
            <w:tcW w:w="851" w:type="dxa"/>
          </w:tcPr>
          <w:p w14:paraId="668456CB" w14:textId="77777777" w:rsidR="00DB4416" w:rsidRPr="000713B0" w:rsidRDefault="00DB4416" w:rsidP="00DB4416">
            <w:pPr>
              <w:pStyle w:val="119"/>
            </w:pPr>
          </w:p>
        </w:tc>
        <w:tc>
          <w:tcPr>
            <w:tcW w:w="4394" w:type="dxa"/>
          </w:tcPr>
          <w:p w14:paraId="7E029ABC" w14:textId="77777777" w:rsidR="00DB4416" w:rsidRPr="00621399" w:rsidRDefault="00DB4416" w:rsidP="00DB4416">
            <w:r>
              <w:t>Электронная почта технического специалиста</w:t>
            </w:r>
          </w:p>
        </w:tc>
        <w:sdt>
          <w:sdtPr>
            <w:rPr>
              <w:rFonts w:asciiTheme="minorHAnsi" w:eastAsiaTheme="minorEastAsia" w:hAnsiTheme="minorHAnsi" w:cstheme="minorBidi"/>
              <w:lang w:eastAsia="en-US"/>
            </w:rPr>
            <w:alias w:val="Эл. почта тех. специалиста"/>
            <w:tag w:val="Эл. почта тех. специалиста"/>
            <w:id w:val="-696236927"/>
            <w:placeholder>
              <w:docPart w:val="6D56396D2A3C44C29EF20FCEF93C0CB4"/>
            </w:placeholder>
            <w15:color w:val="FFFF00"/>
          </w:sdtPr>
          <w:sdtEndPr/>
          <w:sdtContent>
            <w:tc>
              <w:tcPr>
                <w:tcW w:w="4395" w:type="dxa"/>
              </w:tcPr>
              <w:sdt>
                <w:sdtPr>
                  <w:rPr>
                    <w:rFonts w:asciiTheme="minorHAnsi" w:eastAsiaTheme="minorEastAsia" w:hAnsiTheme="minorHAnsi" w:cstheme="minorBidi"/>
                    <w:lang w:eastAsia="en-US"/>
                  </w:rPr>
                  <w:alias w:val="Эл. почта куратора закупки"/>
                  <w:tag w:val="Эл. почта куратора закупки"/>
                  <w:id w:val="273684469"/>
                  <w:placeholder>
                    <w:docPart w:val="14565EDABC27471BB3FDA210558226C3"/>
                  </w:placeholder>
                  <w15:color w:val="FFFF00"/>
                </w:sdtPr>
                <w:sdtEndPr/>
                <w:sdtContent>
                  <w:p w14:paraId="2B7ECAA2" w14:textId="7890353F" w:rsidR="00B201FB" w:rsidRPr="002F188E" w:rsidRDefault="00B201FB" w:rsidP="00B201FB">
                    <w:pPr>
                      <w:pStyle w:val="ConsPlusNormal"/>
                      <w:ind w:firstLine="0"/>
                      <w:jc w:val="both"/>
                      <w:outlineLvl w:val="0"/>
                      <w:rPr>
                        <w:rFonts w:ascii="Times New Roman" w:hAnsi="Times New Roman" w:cs="Times New Roman"/>
                        <w:u w:val="single"/>
                      </w:rPr>
                    </w:pPr>
                    <w:r w:rsidRPr="002F188E">
                      <w:rPr>
                        <w:noProof/>
                      </w:rPr>
                      <w:fldChar w:fldCharType="begin"/>
                    </w:r>
                    <w:r w:rsidRPr="002F188E">
                      <w:rPr>
                        <w:noProof/>
                      </w:rPr>
                      <w:instrText xml:space="preserve"> MERGEFIELD "Электронная_почта_куратора_закупки" </w:instrText>
                    </w:r>
                    <w:r w:rsidRPr="002F188E">
                      <w:rPr>
                        <w:noProof/>
                      </w:rPr>
                      <w:fldChar w:fldCharType="separate"/>
                    </w:r>
                    <w:r>
                      <w:rPr>
                        <w:rFonts w:ascii="Times New Roman" w:hAnsi="Times New Roman" w:cs="Times New Roman"/>
                        <w:lang w:val="en-US"/>
                      </w:rPr>
                      <w:t>Kobelev</w:t>
                    </w:r>
                    <w:r w:rsidRPr="002F188E">
                      <w:rPr>
                        <w:rFonts w:ascii="Times New Roman" w:hAnsi="Times New Roman" w:cs="Times New Roman"/>
                      </w:rPr>
                      <w:t>_N</w:t>
                    </w:r>
                    <w:r>
                      <w:rPr>
                        <w:rFonts w:ascii="Times New Roman" w:hAnsi="Times New Roman" w:cs="Times New Roman"/>
                        <w:lang w:val="en-US"/>
                      </w:rPr>
                      <w:t>V</w:t>
                    </w:r>
                    <w:r w:rsidRPr="002F188E">
                      <w:rPr>
                        <w:rFonts w:ascii="Times New Roman" w:hAnsi="Times New Roman" w:cs="Times New Roman"/>
                      </w:rPr>
                      <w:t>@baikalenergy.com</w:t>
                    </w:r>
                  </w:p>
                  <w:p w14:paraId="3A3076B4" w14:textId="77777777" w:rsidR="00B201FB" w:rsidRDefault="00B201FB" w:rsidP="00B201FB">
                    <w:r w:rsidRPr="002F188E">
                      <w:rPr>
                        <w:noProof/>
                      </w:rPr>
                      <w:fldChar w:fldCharType="end"/>
                    </w:r>
                  </w:p>
                </w:sdtContent>
              </w:sdt>
              <w:p w14:paraId="44F71B34" w14:textId="7BD110FD" w:rsidR="00DB4416" w:rsidRDefault="00DB4416" w:rsidP="00DB4416"/>
            </w:tc>
          </w:sdtContent>
        </w:sdt>
      </w:tr>
      <w:tr w:rsidR="00B201FB" w:rsidRPr="000713B0" w14:paraId="009688FF" w14:textId="77777777" w:rsidTr="009A2CC4">
        <w:trPr>
          <w:trHeight w:val="20"/>
        </w:trPr>
        <w:tc>
          <w:tcPr>
            <w:tcW w:w="851" w:type="dxa"/>
          </w:tcPr>
          <w:p w14:paraId="3AC8AC0E" w14:textId="77777777" w:rsidR="00B201FB" w:rsidRPr="000713B0" w:rsidRDefault="00B201FB" w:rsidP="00B201FB">
            <w:pPr>
              <w:pStyle w:val="119"/>
            </w:pPr>
          </w:p>
        </w:tc>
        <w:tc>
          <w:tcPr>
            <w:tcW w:w="4394" w:type="dxa"/>
          </w:tcPr>
          <w:p w14:paraId="3F7D7512" w14:textId="77777777" w:rsidR="00B201FB" w:rsidRDefault="00B201FB" w:rsidP="00B201FB">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785C29918114E81BD41654529A9D066"/>
            </w:placeholder>
            <w15:color w:val="FFFF00"/>
          </w:sdtPr>
          <w:sdtEndPr/>
          <w:sdtContent>
            <w:tc>
              <w:tcPr>
                <w:tcW w:w="4395" w:type="dxa"/>
              </w:tcPr>
              <w:p w14:paraId="4B01012A" w14:textId="6FDA544F" w:rsidR="00B201FB" w:rsidRDefault="00B201FB" w:rsidP="00B201FB">
                <w:pPr>
                  <w:rPr>
                    <w:noProof/>
                  </w:rPr>
                </w:pPr>
                <w:r>
                  <w:rPr>
                    <w:noProof/>
                  </w:rPr>
                  <w:t>Шарымова И.Н.</w:t>
                </w:r>
              </w:p>
            </w:tc>
          </w:sdtContent>
        </w:sdt>
      </w:tr>
      <w:tr w:rsidR="00B201FB" w:rsidRPr="000713B0" w14:paraId="34B33634" w14:textId="77777777" w:rsidTr="009A2CC4">
        <w:trPr>
          <w:trHeight w:val="20"/>
        </w:trPr>
        <w:tc>
          <w:tcPr>
            <w:tcW w:w="851" w:type="dxa"/>
          </w:tcPr>
          <w:p w14:paraId="2A123EDC" w14:textId="77777777" w:rsidR="00B201FB" w:rsidRPr="000713B0" w:rsidRDefault="00B201FB" w:rsidP="00B201FB">
            <w:pPr>
              <w:pStyle w:val="119"/>
            </w:pPr>
          </w:p>
        </w:tc>
        <w:tc>
          <w:tcPr>
            <w:tcW w:w="4394" w:type="dxa"/>
          </w:tcPr>
          <w:p w14:paraId="19023573" w14:textId="77777777" w:rsidR="00B201FB" w:rsidRPr="000713B0" w:rsidRDefault="00B201FB" w:rsidP="00B201FB">
            <w:r>
              <w:t xml:space="preserve">Телефон куратора закупки </w:t>
            </w:r>
          </w:p>
        </w:tc>
        <w:sdt>
          <w:sdtPr>
            <w:alias w:val="Телефон куратора закупки"/>
            <w:tag w:val="Телефон куратора закупки"/>
            <w:id w:val="584111768"/>
            <w:placeholder>
              <w:docPart w:val="D30740324B5C4A82B28CD7470D426EAA"/>
            </w:placeholder>
            <w15:color w:val="FFFF00"/>
          </w:sdtPr>
          <w:sdtEndPr/>
          <w:sdtContent>
            <w:tc>
              <w:tcPr>
                <w:tcW w:w="4395" w:type="dxa"/>
              </w:tcPr>
              <w:p w14:paraId="04C92C40" w14:textId="5A98CD39" w:rsidR="00B201FB" w:rsidRPr="000713B0" w:rsidRDefault="00B201FB" w:rsidP="00B201FB">
                <w:r>
                  <w:rPr>
                    <w:noProof/>
                  </w:rPr>
                  <w:fldChar w:fldCharType="begin"/>
                </w:r>
                <w:r>
                  <w:rPr>
                    <w:noProof/>
                  </w:rPr>
                  <w:instrText xml:space="preserve"> MERGEFIELD "Телефон_куратора_закупки" </w:instrText>
                </w:r>
                <w:r>
                  <w:rPr>
                    <w:noProof/>
                  </w:rPr>
                  <w:fldChar w:fldCharType="separate"/>
                </w:r>
                <w:r>
                  <w:rPr>
                    <w:noProof/>
                  </w:rPr>
                  <w:t>8(3955)503-561</w:t>
                </w:r>
                <w:r>
                  <w:rPr>
                    <w:noProof/>
                  </w:rPr>
                  <w:fldChar w:fldCharType="end"/>
                </w:r>
              </w:p>
            </w:tc>
          </w:sdtContent>
        </w:sdt>
      </w:tr>
      <w:tr w:rsidR="00B201FB" w:rsidRPr="000713B0" w14:paraId="36DDD1C6" w14:textId="77777777" w:rsidTr="009A2CC4">
        <w:trPr>
          <w:trHeight w:val="20"/>
        </w:trPr>
        <w:tc>
          <w:tcPr>
            <w:tcW w:w="851" w:type="dxa"/>
          </w:tcPr>
          <w:p w14:paraId="5A334BC2" w14:textId="77777777" w:rsidR="00B201FB" w:rsidRPr="000713B0" w:rsidRDefault="00B201FB" w:rsidP="00B201FB">
            <w:pPr>
              <w:pStyle w:val="119"/>
            </w:pPr>
            <w:bookmarkStart w:id="3" w:name="_Ref135041090"/>
          </w:p>
        </w:tc>
        <w:bookmarkEnd w:id="3"/>
        <w:tc>
          <w:tcPr>
            <w:tcW w:w="4394" w:type="dxa"/>
          </w:tcPr>
          <w:p w14:paraId="7CEE3205" w14:textId="77777777" w:rsidR="00B201FB" w:rsidRDefault="00B201FB" w:rsidP="00B201FB">
            <w:r>
              <w:t>Электронная почта куратора закупки</w:t>
            </w:r>
          </w:p>
        </w:tc>
        <w:tc>
          <w:tcPr>
            <w:tcW w:w="4395" w:type="dxa"/>
          </w:tcPr>
          <w:sdt>
            <w:sdtPr>
              <w:rPr>
                <w:rFonts w:asciiTheme="minorHAnsi" w:eastAsiaTheme="minorEastAsia" w:hAnsiTheme="minorHAnsi" w:cstheme="minorBidi"/>
                <w:lang w:eastAsia="en-US"/>
              </w:rPr>
              <w:alias w:val="Эл. почта куратора закупки"/>
              <w:tag w:val="Эл. почта куратора закупки"/>
              <w:id w:val="-23797241"/>
              <w:placeholder>
                <w:docPart w:val="97B3F4522CD24BE8BBF28DC8BD9AF741"/>
              </w:placeholder>
              <w15:color w:val="FFFF00"/>
            </w:sdtPr>
            <w:sdtEndPr/>
            <w:sdtContent>
              <w:p w14:paraId="2D5D0541" w14:textId="77777777" w:rsidR="00B201FB" w:rsidRPr="002F188E" w:rsidRDefault="00B201FB" w:rsidP="00B201FB">
                <w:pPr>
                  <w:pStyle w:val="ConsPlusNormal"/>
                  <w:ind w:firstLine="0"/>
                  <w:jc w:val="both"/>
                  <w:outlineLvl w:val="0"/>
                  <w:rPr>
                    <w:rFonts w:ascii="Times New Roman" w:hAnsi="Times New Roman" w:cs="Times New Roman"/>
                    <w:u w:val="single"/>
                  </w:rPr>
                </w:pPr>
                <w:r w:rsidRPr="002F188E">
                  <w:rPr>
                    <w:noProof/>
                  </w:rPr>
                  <w:fldChar w:fldCharType="begin"/>
                </w:r>
                <w:r w:rsidRPr="002F188E">
                  <w:rPr>
                    <w:noProof/>
                  </w:rPr>
                  <w:instrText xml:space="preserve"> MERGEFIELD "Электронная_почта_куратора_закупки" </w:instrText>
                </w:r>
                <w:r w:rsidRPr="002F188E">
                  <w:rPr>
                    <w:noProof/>
                  </w:rPr>
                  <w:fldChar w:fldCharType="separate"/>
                </w:r>
                <w:r w:rsidRPr="002F188E">
                  <w:rPr>
                    <w:rFonts w:ascii="Times New Roman" w:hAnsi="Times New Roman" w:cs="Times New Roman"/>
                  </w:rPr>
                  <w:t>Sharymova_IN@baikalenergy.com</w:t>
                </w:r>
              </w:p>
              <w:p w14:paraId="649F6C32" w14:textId="77777777" w:rsidR="00B201FB" w:rsidRDefault="00B201FB" w:rsidP="00B201FB">
                <w:r w:rsidRPr="002F188E">
                  <w:rPr>
                    <w:noProof/>
                  </w:rPr>
                  <w:fldChar w:fldCharType="end"/>
                </w:r>
              </w:p>
            </w:sdtContent>
          </w:sdt>
          <w:p w14:paraId="5901D88F" w14:textId="196AB2E0" w:rsidR="00B201FB" w:rsidRPr="002E30A6" w:rsidRDefault="00B201FB" w:rsidP="00B201FB"/>
        </w:tc>
      </w:tr>
      <w:tr w:rsidR="00B201FB" w:rsidRPr="000713B0" w14:paraId="2894F10B" w14:textId="77777777" w:rsidTr="009A2CC4">
        <w:trPr>
          <w:trHeight w:val="20"/>
        </w:trPr>
        <w:tc>
          <w:tcPr>
            <w:tcW w:w="851" w:type="dxa"/>
          </w:tcPr>
          <w:p w14:paraId="76C55B03" w14:textId="77777777" w:rsidR="00B201FB" w:rsidRPr="000713B0" w:rsidRDefault="00B201FB" w:rsidP="00B201FB">
            <w:pPr>
              <w:pStyle w:val="119"/>
            </w:pPr>
          </w:p>
        </w:tc>
        <w:tc>
          <w:tcPr>
            <w:tcW w:w="4394" w:type="dxa"/>
          </w:tcPr>
          <w:p w14:paraId="0C418A3D" w14:textId="77777777" w:rsidR="00B201FB" w:rsidRPr="00705864" w:rsidRDefault="00B201FB" w:rsidP="00B201FB">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F55778114DEA4EEC80D4C82AB09A1E41"/>
            </w:placeholder>
            <w15:color w:val="FFFF00"/>
          </w:sdtPr>
          <w:sdtEndPr/>
          <w:sdtContent>
            <w:tc>
              <w:tcPr>
                <w:tcW w:w="4395" w:type="dxa"/>
              </w:tcPr>
              <w:p w14:paraId="4960FB49" w14:textId="41B11FF7" w:rsidR="00B201FB" w:rsidRPr="000713B0" w:rsidRDefault="00B201FB" w:rsidP="00B201FB">
                <w:r>
                  <w:rPr>
                    <w:noProof/>
                  </w:rPr>
                  <w:fldChar w:fldCharType="begin"/>
                </w:r>
                <w:r>
                  <w:rPr>
                    <w:noProof/>
                  </w:rPr>
                  <w:instrText xml:space="preserve"> MERGEFIELD "Местонахождение_заказчика" </w:instrText>
                </w:r>
                <w:r>
                  <w:rPr>
                    <w:noProof/>
                  </w:rPr>
                  <w:fldChar w:fldCharType="separate"/>
                </w:r>
                <w:r>
                  <w:rPr>
                    <w:noProof/>
                  </w:rPr>
                  <w:t>«</w:t>
                </w:r>
                <w:r>
                  <w:t xml:space="preserve"> </w:t>
                </w:r>
                <w:sdt>
                  <w:sdtPr>
                    <w:alias w:val="Адрес местонахождения (юр. адрес) заказчика"/>
                    <w:tag w:val="Адрес местонахождения (юр. адрес) заказчика"/>
                    <w:id w:val="1848821841"/>
                    <w:placeholder>
                      <w:docPart w:val="6F1177FD24594FD89328DFD0D5E7F5F8"/>
                    </w:placeholder>
                    <w15:color w:val="FFFF00"/>
                  </w:sdtPr>
                  <w:sdtEndPr/>
                  <w:sdtContent>
                    <w:r w:rsidRPr="002F188E">
                      <w:rPr>
                        <w:noProof/>
                      </w:rPr>
                      <w:fldChar w:fldCharType="begin"/>
                    </w:r>
                    <w:r w:rsidRPr="002F188E">
                      <w:rPr>
                        <w:noProof/>
                      </w:rPr>
                      <w:instrText xml:space="preserve"> MERGEFIELD "Местонахождение_заказчика" </w:instrText>
                    </w:r>
                    <w:r w:rsidRPr="002F188E">
                      <w:rPr>
                        <w:noProof/>
                      </w:rPr>
                      <w:fldChar w:fldCharType="separate"/>
                    </w:r>
                    <w:r w:rsidRPr="002F188E">
                      <w:rPr>
                        <w:noProof/>
                      </w:rPr>
                      <w:t>665800</w:t>
                    </w:r>
                    <w:r w:rsidRPr="002F188E">
                      <w:rPr>
                        <w:noProof/>
                      </w:rPr>
                      <w:fldChar w:fldCharType="end"/>
                    </w:r>
                    <w:r w:rsidRPr="002F188E">
                      <w:rPr>
                        <w:noProof/>
                      </w:rPr>
                      <w:t xml:space="preserve"> Иркутская область, город Ангарск, Второй промышленный массив, квартал 17 стр.163, ТЭЦ-9</w:t>
                    </w:r>
                  </w:sdtContent>
                </w:sdt>
                <w:r>
                  <w:rPr>
                    <w:noProof/>
                  </w:rPr>
                  <w:t xml:space="preserve"> Местонахождение_заказчика»</w:t>
                </w:r>
                <w:r>
                  <w:rPr>
                    <w:noProof/>
                  </w:rPr>
                  <w:fldChar w:fldCharType="end"/>
                </w:r>
              </w:p>
            </w:tc>
          </w:sdtContent>
        </w:sdt>
      </w:tr>
      <w:tr w:rsidR="00B201FB" w:rsidRPr="000713B0" w14:paraId="4C104497" w14:textId="77777777" w:rsidTr="009A2CC4">
        <w:trPr>
          <w:trHeight w:val="20"/>
        </w:trPr>
        <w:tc>
          <w:tcPr>
            <w:tcW w:w="851" w:type="dxa"/>
          </w:tcPr>
          <w:p w14:paraId="74EFFE72" w14:textId="77777777" w:rsidR="00B201FB" w:rsidRPr="000713B0" w:rsidRDefault="00B201FB" w:rsidP="00B201FB">
            <w:pPr>
              <w:pStyle w:val="119"/>
            </w:pPr>
          </w:p>
        </w:tc>
        <w:tc>
          <w:tcPr>
            <w:tcW w:w="4394" w:type="dxa"/>
          </w:tcPr>
          <w:p w14:paraId="3601583F" w14:textId="77777777" w:rsidR="00B201FB" w:rsidRPr="000713B0" w:rsidRDefault="00B201FB" w:rsidP="00B201FB">
            <w:r>
              <w:t>П</w:t>
            </w:r>
            <w:r w:rsidRPr="000713B0">
              <w:t>очтовый адрес заказчика</w:t>
            </w:r>
          </w:p>
        </w:tc>
        <w:sdt>
          <w:sdtPr>
            <w:alias w:val="Почтовый адрес заказчика"/>
            <w:tag w:val="Почтовый адрес заказчика"/>
            <w:id w:val="1594668391"/>
            <w:placeholder>
              <w:docPart w:val="8A8737AB756A447087F1AEAB4A09B379"/>
            </w:placeholder>
            <w15:color w:val="FFFF00"/>
          </w:sdtPr>
          <w:sdtEndPr/>
          <w:sdtContent>
            <w:tc>
              <w:tcPr>
                <w:tcW w:w="4395" w:type="dxa"/>
              </w:tcPr>
              <w:p w14:paraId="6CA3340A" w14:textId="28CF4CEF" w:rsidR="00B201FB" w:rsidRDefault="00B201FB" w:rsidP="00B201FB">
                <w:r>
                  <w:rPr>
                    <w:noProof/>
                  </w:rPr>
                  <w:fldChar w:fldCharType="begin"/>
                </w:r>
                <w:r>
                  <w:rPr>
                    <w:noProof/>
                  </w:rPr>
                  <w:instrText xml:space="preserve"> MERGEFIELD "Почтовый_адрес_заказчика" </w:instrText>
                </w:r>
                <w:r>
                  <w:rPr>
                    <w:noProof/>
                  </w:rPr>
                  <w:fldChar w:fldCharType="separate"/>
                </w:r>
                <w:sdt>
                  <w:sdtPr>
                    <w:alias w:val="Почтовый адрес заказчика"/>
                    <w:tag w:val="Почтовый адрес заказчика"/>
                    <w:id w:val="485136448"/>
                    <w:placeholder>
                      <w:docPart w:val="43E78A21BAD047D6A61B002C2F3E58FB"/>
                    </w:placeholder>
                    <w15:color w:val="FFFF00"/>
                  </w:sdtPr>
                  <w:sdtEndPr/>
                  <w:sdtContent>
                    <w:r>
                      <w:rPr>
                        <w:noProof/>
                      </w:rPr>
                      <w:fldChar w:fldCharType="begin"/>
                    </w:r>
                    <w:r>
                      <w:rPr>
                        <w:noProof/>
                      </w:rPr>
                      <w:instrText xml:space="preserve"> MERGEFIELD "Почтовый_адрес_заказчика" </w:instrText>
                    </w:r>
                    <w:r>
                      <w:rPr>
                        <w:noProof/>
                      </w:rPr>
                      <w:fldChar w:fldCharType="separate"/>
                    </w:r>
                    <w:r>
                      <w:t xml:space="preserve"> </w:t>
                    </w:r>
                    <w:sdt>
                      <w:sdtPr>
                        <w:alias w:val="Почтовый адрес заказчика"/>
                        <w:tag w:val="Почтовый адрес заказчика"/>
                        <w:id w:val="-1761361835"/>
                        <w:placeholder>
                          <w:docPart w:val="E549DBBCE11F462C9E5385F817489355"/>
                        </w:placeholder>
                        <w15:color w:val="FFFF00"/>
                      </w:sdtPr>
                      <w:sdtEndPr/>
                      <w:sdtContent>
                        <w:r w:rsidRPr="002F188E">
                          <w:rPr>
                            <w:noProof/>
                          </w:rPr>
                          <w:fldChar w:fldCharType="begin"/>
                        </w:r>
                        <w:r w:rsidRPr="002F188E">
                          <w:rPr>
                            <w:noProof/>
                          </w:rPr>
                          <w:instrText xml:space="preserve"> MERGEFIELD "Почтовый_адрес_заказчика" </w:instrText>
                        </w:r>
                        <w:r w:rsidRPr="002F188E">
                          <w:rPr>
                            <w:noProof/>
                          </w:rPr>
                          <w:fldChar w:fldCharType="separate"/>
                        </w:r>
                        <w:r w:rsidRPr="002F188E">
                          <w:rPr>
                            <w:noProof/>
                          </w:rPr>
                          <w:t>665821 Иркутская область, город Ангарск, а/я 5572</w:t>
                        </w:r>
                        <w:r w:rsidRPr="002F188E">
                          <w:rPr>
                            <w:noProof/>
                          </w:rPr>
                          <w:fldChar w:fldCharType="end"/>
                        </w:r>
                      </w:sdtContent>
                    </w:sdt>
                    <w:r w:rsidRPr="002F188E">
                      <w:rPr>
                        <w:noProof/>
                      </w:rPr>
                      <w:t xml:space="preserve"> </w:t>
                    </w:r>
                    <w:r>
                      <w:rPr>
                        <w:noProof/>
                      </w:rPr>
                      <w:fldChar w:fldCharType="end"/>
                    </w:r>
                  </w:sdtContent>
                </w:sdt>
                <w:r>
                  <w:rPr>
                    <w:noProof/>
                  </w:rPr>
                  <w:t xml:space="preserve"> </w:t>
                </w:r>
                <w:r>
                  <w:rPr>
                    <w:noProof/>
                  </w:rPr>
                  <w:fldChar w:fldCharType="end"/>
                </w:r>
              </w:p>
            </w:tc>
          </w:sdtContent>
        </w:sdt>
      </w:tr>
      <w:tr w:rsidR="00B201FB" w:rsidRPr="000713B0" w14:paraId="023AB9F2"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2724307F" w14:textId="77777777" w:rsidR="00B201FB" w:rsidRPr="000713B0" w:rsidRDefault="00B201FB" w:rsidP="00B201FB">
            <w:pPr>
              <w:pStyle w:val="119"/>
            </w:pPr>
          </w:p>
        </w:tc>
        <w:tc>
          <w:tcPr>
            <w:tcW w:w="4394" w:type="dxa"/>
          </w:tcPr>
          <w:p w14:paraId="3265313C" w14:textId="77777777" w:rsidR="00B201FB" w:rsidRPr="000713B0" w:rsidRDefault="00B201FB" w:rsidP="00B201FB">
            <w:r w:rsidRPr="000713B0">
              <w:t>Адрес электронной почты заказчика</w:t>
            </w:r>
          </w:p>
        </w:tc>
        <w:sdt>
          <w:sdtPr>
            <w:alias w:val="Адрес эл. почты заказчика"/>
            <w:tag w:val="Адрес эл. почты заказчика"/>
            <w:id w:val="49896358"/>
            <w:placeholder>
              <w:docPart w:val="CFAE139E8F38486BAFDAD5FB0FA0E151"/>
            </w:placeholder>
            <w15:color w:val="FFFF00"/>
          </w:sdtPr>
          <w:sdtEndPr/>
          <w:sdtContent>
            <w:tc>
              <w:tcPr>
                <w:tcW w:w="4395" w:type="dxa"/>
              </w:tcPr>
              <w:p w14:paraId="6F1E8E01" w14:textId="185C34DC" w:rsidR="00B201FB" w:rsidRPr="000713B0" w:rsidRDefault="00B201FB" w:rsidP="00B201FB">
                <w:r>
                  <w:rPr>
                    <w:noProof/>
                  </w:rPr>
                  <w:fldChar w:fldCharType="begin"/>
                </w:r>
                <w:r>
                  <w:rPr>
                    <w:noProof/>
                  </w:rPr>
                  <w:instrText xml:space="preserve"> MERGEFIELD "Адрес_электронной_почты_заказчика" </w:instrText>
                </w:r>
                <w:r>
                  <w:rPr>
                    <w:noProof/>
                  </w:rPr>
                  <w:fldChar w:fldCharType="separate"/>
                </w:r>
                <w:sdt>
                  <w:sdtPr>
                    <w:alias w:val="Адрес эл. почты заказчика"/>
                    <w:tag w:val="Адрес эл. почты заказчика"/>
                    <w:id w:val="-58790224"/>
                    <w:placeholder>
                      <w:docPart w:val="4530CF289F3844759C73EABE59BCC229"/>
                    </w:placeholder>
                    <w15:color w:val="FFFF00"/>
                  </w:sdtPr>
                  <w:sdtEndPr/>
                  <w:sdtContent>
                    <w:r>
                      <w:rPr>
                        <w:noProof/>
                      </w:rPr>
                      <w:fldChar w:fldCharType="begin"/>
                    </w:r>
                    <w:r>
                      <w:rPr>
                        <w:noProof/>
                      </w:rPr>
                      <w:instrText xml:space="preserve"> MERGEFIELD "Адрес_электронной_почты_заказчика" </w:instrText>
                    </w:r>
                    <w:r>
                      <w:rPr>
                        <w:noProof/>
                      </w:rPr>
                      <w:fldChar w:fldCharType="separate"/>
                    </w:r>
                    <w:sdt>
                      <w:sdtPr>
                        <w:alias w:val="Адрес эл. почты заказчика"/>
                        <w:tag w:val="Адрес эл. почты заказчика"/>
                        <w:id w:val="-704480269"/>
                        <w:placeholder>
                          <w:docPart w:val="3EA322C8BC844EA2B3FF9E53567516DA"/>
                        </w:placeholder>
                        <w15:color w:val="FFFF00"/>
                      </w:sdtPr>
                      <w:sdtEndPr/>
                      <w:sdtContent>
                        <w:r w:rsidRPr="002F188E">
                          <w:rPr>
                            <w:noProof/>
                          </w:rPr>
                          <w:fldChar w:fldCharType="begin"/>
                        </w:r>
                        <w:r w:rsidRPr="002F188E">
                          <w:rPr>
                            <w:noProof/>
                          </w:rPr>
                          <w:instrText xml:space="preserve"> MERGEFIELD "Адрес_электронной_почты_заказчика" </w:instrText>
                        </w:r>
                        <w:r w:rsidRPr="002F188E">
                          <w:rPr>
                            <w:noProof/>
                          </w:rPr>
                          <w:fldChar w:fldCharType="separate"/>
                        </w:r>
                        <w:r w:rsidRPr="002F188E">
                          <w:rPr>
                            <w:noProof/>
                          </w:rPr>
                          <w:t>tec9</w:t>
                        </w:r>
                        <w:r w:rsidRPr="002F188E">
                          <w:rPr>
                            <w:rFonts w:ascii="Times New Roman" w:hAnsi="Times New Roman" w:cs="Times New Roman"/>
                          </w:rPr>
                          <w:t>@baikalenergy.com</w:t>
                        </w:r>
                        <w:r w:rsidRPr="002F188E">
                          <w:rPr>
                            <w:noProof/>
                          </w:rPr>
                          <w:fldChar w:fldCharType="end"/>
                        </w:r>
                      </w:sdtContent>
                    </w:sdt>
                    <w:r w:rsidRPr="002F188E">
                      <w:rPr>
                        <w:noProof/>
                      </w:rPr>
                      <w:t xml:space="preserve"> </w:t>
                    </w:r>
                    <w:r w:rsidRPr="002F188E">
                      <w:rPr>
                        <w:noProof/>
                      </w:rPr>
                      <w:fldChar w:fldCharType="begin"/>
                    </w:r>
                    <w:r w:rsidRPr="002F188E">
                      <w:rPr>
                        <w:noProof/>
                      </w:rPr>
                      <w:instrText xml:space="preserve"> MERGEFIELD "Адрес_электронной_почты_заказчика" </w:instrText>
                    </w:r>
                    <w:r w:rsidRPr="002F188E">
                      <w:rPr>
                        <w:noProof/>
                      </w:rPr>
                      <w:fldChar w:fldCharType="end"/>
                    </w:r>
                    <w:r>
                      <w:rPr>
                        <w:noProof/>
                      </w:rPr>
                      <w:fldChar w:fldCharType="end"/>
                    </w:r>
                  </w:sdtContent>
                </w:sdt>
                <w:r>
                  <w:rPr>
                    <w:noProof/>
                  </w:rPr>
                  <w:t xml:space="preserve"> Адрес_электронной_почты_заказчика»</w:t>
                </w:r>
                <w:r>
                  <w:rPr>
                    <w:noProof/>
                  </w:rPr>
                  <w:fldChar w:fldCharType="end"/>
                </w:r>
              </w:p>
            </w:tc>
          </w:sdtContent>
        </w:sdt>
      </w:tr>
    </w:tbl>
    <w:p w14:paraId="21FC3CE0" w14:textId="77777777" w:rsidR="004B5D44" w:rsidRPr="0085631A" w:rsidRDefault="004B5D44">
      <w:pPr>
        <w:sectPr w:rsidR="004B5D44" w:rsidRPr="0085631A" w:rsidSect="000604D7">
          <w:footerReference w:type="default" r:id="rId9"/>
          <w:pgSz w:w="11906" w:h="16838"/>
          <w:pgMar w:top="709" w:right="849" w:bottom="1276" w:left="1418" w:header="567" w:footer="567" w:gutter="0"/>
          <w:cols w:space="708"/>
          <w:docGrid w:linePitch="360"/>
        </w:sectPr>
      </w:pPr>
    </w:p>
    <w:p w14:paraId="64B82D8C" w14:textId="77777777" w:rsidR="00CA0E14" w:rsidRDefault="00A0232D" w:rsidP="00CA0E14">
      <w:pPr>
        <w:pStyle w:val="1"/>
      </w:pPr>
      <w:bookmarkStart w:id="4" w:name="_Toc143602232"/>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5472B529AB314EC7AE36F6DF3CE400B6"/>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14:paraId="40C82B40" w14:textId="77777777" w:rsidTr="00287C2C">
            <w:trPr>
              <w:trHeight w:val="20"/>
            </w:trPr>
            <w:tc>
              <w:tcPr>
                <w:tcW w:w="851" w:type="dxa"/>
                <w:shd w:val="clear" w:color="auto" w:fill="FFFFCD" w:themeFill="background2"/>
              </w:tcPr>
              <w:p w14:paraId="08B85258" w14:textId="77777777" w:rsidR="007E3ECD" w:rsidRPr="000713B0" w:rsidRDefault="007E3ECD" w:rsidP="007E3ECD">
                <w:pPr>
                  <w:pStyle w:val="119"/>
                </w:pPr>
              </w:p>
            </w:tc>
            <w:tc>
              <w:tcPr>
                <w:tcW w:w="4111" w:type="dxa"/>
                <w:shd w:val="clear" w:color="auto" w:fill="FFFFCD" w:themeFill="background2"/>
              </w:tcPr>
              <w:p w14:paraId="223B9E76"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EA2BFC06F2EA479489996F6FFC3F4B5C"/>
                </w:placeholder>
                <w15:color w:val="FFFF00"/>
              </w:sdtPr>
              <w:sdtEndPr/>
              <w:sdtContent>
                <w:tc>
                  <w:tcPr>
                    <w:tcW w:w="4678" w:type="dxa"/>
                    <w:shd w:val="clear" w:color="auto" w:fill="FFFFCD" w:themeFill="background2"/>
                  </w:tcPr>
                  <w:p w14:paraId="643AD9F3" w14:textId="77777777" w:rsidR="007E3ECD" w:rsidRPr="000713B0" w:rsidRDefault="007E3ECD" w:rsidP="00287C2C">
                    <w:r>
                      <w:t>Дата размещения документации о закупке</w:t>
                    </w:r>
                  </w:p>
                </w:tc>
              </w:sdtContent>
            </w:sdt>
          </w:tr>
          <w:tr w:rsidR="003677D1" w:rsidRPr="000713B0" w14:paraId="4C9779A3" w14:textId="77777777" w:rsidTr="00287C2C">
            <w:trPr>
              <w:trHeight w:val="20"/>
            </w:trPr>
            <w:tc>
              <w:tcPr>
                <w:tcW w:w="851" w:type="dxa"/>
                <w:shd w:val="clear" w:color="auto" w:fill="FFFFCD" w:themeFill="background2"/>
              </w:tcPr>
              <w:p w14:paraId="5A300646" w14:textId="77777777" w:rsidR="003677D1" w:rsidRPr="000713B0" w:rsidRDefault="003677D1" w:rsidP="003677D1">
                <w:pPr>
                  <w:pStyle w:val="119"/>
                </w:pPr>
              </w:p>
            </w:tc>
            <w:tc>
              <w:tcPr>
                <w:tcW w:w="4111" w:type="dxa"/>
                <w:shd w:val="clear" w:color="auto" w:fill="FFFFCD" w:themeFill="background2"/>
              </w:tcPr>
              <w:p w14:paraId="7F6D84F7" w14:textId="77777777" w:rsidR="003677D1" w:rsidRPr="001655CC" w:rsidRDefault="003677D1" w:rsidP="003677D1">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2792FA42" w14:textId="20A01A45" w:rsidR="003677D1" w:rsidRPr="000713B0" w:rsidRDefault="004558A4" w:rsidP="003677D1">
                <w:sdt>
                  <w:sdtPr>
                    <w:alias w:val="Дата и время окончания срока подачи заявок"/>
                    <w:tag w:val="Дата и время окончания срока подачи заявок"/>
                    <w:id w:val="-2003729411"/>
                    <w:placeholder>
                      <w:docPart w:val="5B483738F02A45F0962978C95830B149"/>
                    </w:placeholder>
                    <w15:color w:val="FFFF00"/>
                    <w:date w:fullDate="2023-12-08T13:00:00Z">
                      <w:dateFormat w:val="dd.MM.yyyy H:mm"/>
                      <w:lid w:val="ru-RU"/>
                      <w:storeMappedDataAs w:val="dateTime"/>
                      <w:calendar w:val="gregorian"/>
                    </w:date>
                  </w:sdtPr>
                  <w:sdtEndPr/>
                  <w:sdtContent>
                    <w:r w:rsidR="00C4765A">
                      <w:t>08.12.2023 13:00</w:t>
                    </w:r>
                  </w:sdtContent>
                </w:sdt>
                <w:r w:rsidR="003677D1">
                  <w:t xml:space="preserve"> </w:t>
                </w:r>
                <w:r w:rsidR="003677D1" w:rsidRPr="00A3697A">
                  <w:t>по иркутскому времени</w:t>
                </w:r>
              </w:p>
            </w:tc>
          </w:tr>
          <w:tr w:rsidR="00CA2C02" w:rsidRPr="000713B0" w14:paraId="7394CA1A" w14:textId="77777777" w:rsidTr="00287C2C">
            <w:trPr>
              <w:trHeight w:val="20"/>
            </w:trPr>
            <w:tc>
              <w:tcPr>
                <w:tcW w:w="851" w:type="dxa"/>
              </w:tcPr>
              <w:p w14:paraId="6A223CE0" w14:textId="77777777" w:rsidR="00CA2C02" w:rsidRPr="000713B0" w:rsidRDefault="00CA2C02" w:rsidP="00CA2C02">
                <w:pPr>
                  <w:pStyle w:val="119"/>
                </w:pPr>
              </w:p>
            </w:tc>
            <w:tc>
              <w:tcPr>
                <w:tcW w:w="4111" w:type="dxa"/>
              </w:tcPr>
              <w:p w14:paraId="3E865556" w14:textId="77777777" w:rsidR="00CA2C02" w:rsidRPr="00D02B97" w:rsidRDefault="00CA2C02" w:rsidP="00CA2C02">
                <w:r w:rsidRPr="000713B0">
                  <w:t xml:space="preserve">Место </w:t>
                </w:r>
                <w:r>
                  <w:t>вскрытия заявок участников закупки</w:t>
                </w:r>
              </w:p>
            </w:tc>
            <w:tc>
              <w:tcPr>
                <w:tcW w:w="4678" w:type="dxa"/>
              </w:tcPr>
              <w:sdt>
                <w:sdtPr>
                  <w:rPr>
                    <w:rFonts w:asciiTheme="minorHAnsi" w:eastAsiaTheme="minorEastAsia" w:hAnsiTheme="minorHAnsi" w:cstheme="minorBidi"/>
                    <w:lang w:eastAsia="en-US"/>
                  </w:rPr>
                  <w:alias w:val="Место вскрытия заявок"/>
                  <w:tag w:val="Место вскрытия заявок"/>
                  <w:id w:val="566229308"/>
                  <w:placeholder>
                    <w:docPart w:val="1D2D16BA34A34AB19F68E13B9334F7CA"/>
                  </w:placeholder>
                  <w15:color w:val="FFFF00"/>
                </w:sdtPr>
                <w:sdtEndPr/>
                <w:sdtContent>
                  <w:sdt>
                    <w:sdtPr>
                      <w:rPr>
                        <w:rFonts w:asciiTheme="minorHAnsi" w:eastAsiaTheme="minorEastAsia" w:hAnsiTheme="minorHAnsi" w:cstheme="minorBidi"/>
                        <w:lang w:eastAsia="en-US"/>
                      </w:rPr>
                      <w:alias w:val="Эл. почта куратора закупки"/>
                      <w:tag w:val="Эл. почта куратора закупки"/>
                      <w:id w:val="-743948287"/>
                      <w:placeholder>
                        <w:docPart w:val="77E86AAE608F45C4A6FAE96D484E25B9"/>
                      </w:placeholder>
                      <w15:color w:val="FFFF00"/>
                    </w:sdtPr>
                    <w:sdtEndPr/>
                    <w:sdtContent>
                      <w:p w14:paraId="7F5CAD5C" w14:textId="77777777" w:rsidR="00CA2C02" w:rsidRDefault="00CA2C02" w:rsidP="00CA2C02">
                        <w:pPr>
                          <w:pStyle w:val="ConsPlusNormal"/>
                          <w:ind w:firstLine="0"/>
                          <w:jc w:val="both"/>
                          <w:outlineLvl w:val="0"/>
                        </w:pPr>
                      </w:p>
                      <w:p w14:paraId="21738C99" w14:textId="77777777" w:rsidR="00CA2C02" w:rsidRDefault="004558A4" w:rsidP="00CA2C02"/>
                    </w:sdtContent>
                  </w:sdt>
                  <w:sdt>
                    <w:sdtPr>
                      <w:rPr>
                        <w:rFonts w:asciiTheme="minorHAnsi" w:eastAsiaTheme="minorEastAsia" w:hAnsiTheme="minorHAnsi" w:cstheme="minorBidi"/>
                        <w:lang w:eastAsia="en-US"/>
                      </w:rPr>
                      <w:alias w:val="Эл. почта куратора закупки"/>
                      <w:tag w:val="Эл. почта куратора закупки"/>
                      <w:id w:val="-1310935315"/>
                      <w:placeholder>
                        <w:docPart w:val="1A7B3D8BAF8249AC90B7D4E9F4467B75"/>
                      </w:placeholder>
                      <w15:color w:val="FFFF00"/>
                    </w:sdtPr>
                    <w:sdtEndPr/>
                    <w:sdtContent>
                      <w:p w14:paraId="68E58BE4" w14:textId="77777777" w:rsidR="00CA2C02" w:rsidRPr="002F188E" w:rsidRDefault="00CA2C02" w:rsidP="00CA2C02">
                        <w:pPr>
                          <w:pStyle w:val="ConsPlusNormal"/>
                          <w:ind w:firstLine="0"/>
                          <w:jc w:val="both"/>
                          <w:outlineLvl w:val="0"/>
                          <w:rPr>
                            <w:rFonts w:ascii="Times New Roman" w:hAnsi="Times New Roman" w:cs="Times New Roman"/>
                            <w:u w:val="single"/>
                          </w:rPr>
                        </w:pPr>
                        <w:r w:rsidRPr="002F188E">
                          <w:rPr>
                            <w:noProof/>
                          </w:rPr>
                          <w:fldChar w:fldCharType="begin"/>
                        </w:r>
                        <w:r w:rsidRPr="002F188E">
                          <w:rPr>
                            <w:noProof/>
                          </w:rPr>
                          <w:instrText xml:space="preserve"> MERGEFIELD "Электронная_почта_куратора_закупки" </w:instrText>
                        </w:r>
                        <w:r w:rsidRPr="002F188E">
                          <w:rPr>
                            <w:noProof/>
                          </w:rPr>
                          <w:fldChar w:fldCharType="separate"/>
                        </w:r>
                        <w:r w:rsidRPr="002F188E">
                          <w:rPr>
                            <w:rFonts w:ascii="Times New Roman" w:hAnsi="Times New Roman" w:cs="Times New Roman"/>
                          </w:rPr>
                          <w:t>Sharymova_IN@baikalenergy.com</w:t>
                        </w:r>
                      </w:p>
                      <w:p w14:paraId="4934A084" w14:textId="77777777" w:rsidR="00CA2C02" w:rsidRDefault="00CA2C02" w:rsidP="00CA2C02">
                        <w:r w:rsidRPr="002F188E">
                          <w:rPr>
                            <w:noProof/>
                          </w:rPr>
                          <w:fldChar w:fldCharType="end"/>
                        </w:r>
                      </w:p>
                    </w:sdtContent>
                  </w:sdt>
                  <w:p w14:paraId="428496AA" w14:textId="02FEB702" w:rsidR="00CA2C02" w:rsidRPr="000713B0" w:rsidRDefault="00CA2C02" w:rsidP="00CA2C02">
                    <w:r w:rsidRPr="000167AC">
                      <w:rPr>
                        <w:noProof/>
                      </w:rPr>
                      <w:t xml:space="preserve"> </w:t>
                    </w:r>
                  </w:p>
                </w:sdtContent>
              </w:sdt>
            </w:tc>
          </w:tr>
          <w:tr w:rsidR="00CA2C02" w:rsidRPr="000713B0" w14:paraId="7A80AE7D" w14:textId="77777777" w:rsidTr="00287C2C">
            <w:trPr>
              <w:trHeight w:val="20"/>
            </w:trPr>
            <w:tc>
              <w:tcPr>
                <w:tcW w:w="851" w:type="dxa"/>
              </w:tcPr>
              <w:p w14:paraId="2E1A3930" w14:textId="77777777" w:rsidR="00CA2C02" w:rsidRPr="000713B0" w:rsidRDefault="00CA2C02" w:rsidP="00CA2C02">
                <w:pPr>
                  <w:pStyle w:val="119"/>
                </w:pPr>
              </w:p>
            </w:tc>
            <w:tc>
              <w:tcPr>
                <w:tcW w:w="4111" w:type="dxa"/>
              </w:tcPr>
              <w:p w14:paraId="3F10B616" w14:textId="77777777" w:rsidR="00CA2C02" w:rsidRPr="000713B0" w:rsidRDefault="00CA2C02" w:rsidP="00CA2C02">
                <w:r w:rsidRPr="000713B0">
                  <w:t xml:space="preserve">Место </w:t>
                </w:r>
                <w:r>
                  <w:t>подачи заявок участников закупки</w:t>
                </w:r>
              </w:p>
            </w:tc>
            <w:tc>
              <w:tcPr>
                <w:tcW w:w="4678" w:type="dxa"/>
              </w:tcPr>
              <w:sdt>
                <w:sdtPr>
                  <w:rPr>
                    <w:rFonts w:asciiTheme="minorHAnsi" w:eastAsiaTheme="minorEastAsia" w:hAnsiTheme="minorHAnsi" w:cstheme="minorBidi"/>
                    <w:lang w:eastAsia="en-US"/>
                  </w:rPr>
                  <w:alias w:val="Место вскрытия заявок"/>
                  <w:tag w:val="Место вскрытия заявок"/>
                  <w:id w:val="420762612"/>
                  <w:placeholder>
                    <w:docPart w:val="64E2F81EB3E3482296EDF7F7112F7181"/>
                  </w:placeholder>
                  <w15:color w:val="FFFF00"/>
                </w:sdtPr>
                <w:sdtEndPr/>
                <w:sdtContent>
                  <w:sdt>
                    <w:sdtPr>
                      <w:rPr>
                        <w:rFonts w:asciiTheme="minorHAnsi" w:eastAsiaTheme="minorEastAsia" w:hAnsiTheme="minorHAnsi" w:cstheme="minorBidi"/>
                        <w:lang w:eastAsia="en-US"/>
                      </w:rPr>
                      <w:alias w:val="Эл. почта куратора закупки"/>
                      <w:tag w:val="Эл. почта куратора закупки"/>
                      <w:id w:val="-1625229039"/>
                      <w:placeholder>
                        <w:docPart w:val="BB66508857A84166A7BA45F5599B4BC7"/>
                      </w:placeholder>
                      <w15:color w:val="FFFF00"/>
                    </w:sdtPr>
                    <w:sdtEndPr/>
                    <w:sdtContent>
                      <w:p w14:paraId="0D7BFBF8" w14:textId="77777777" w:rsidR="00CA2C02" w:rsidRDefault="00CA2C02" w:rsidP="00CA2C02">
                        <w:pPr>
                          <w:pStyle w:val="ConsPlusNormal"/>
                          <w:ind w:firstLine="0"/>
                          <w:jc w:val="both"/>
                          <w:outlineLvl w:val="0"/>
                        </w:pPr>
                      </w:p>
                      <w:p w14:paraId="687DFE68" w14:textId="77777777" w:rsidR="00CA2C02" w:rsidRDefault="004558A4" w:rsidP="00CA2C02"/>
                    </w:sdtContent>
                  </w:sdt>
                  <w:sdt>
                    <w:sdtPr>
                      <w:rPr>
                        <w:rFonts w:asciiTheme="minorHAnsi" w:eastAsiaTheme="minorEastAsia" w:hAnsiTheme="minorHAnsi" w:cstheme="minorBidi"/>
                        <w:lang w:eastAsia="en-US"/>
                      </w:rPr>
                      <w:alias w:val="Эл. почта куратора закупки"/>
                      <w:tag w:val="Эл. почта куратора закупки"/>
                      <w:id w:val="672304393"/>
                      <w:placeholder>
                        <w:docPart w:val="5C0ECEB399D142BD825411D262AADA3D"/>
                      </w:placeholder>
                      <w15:color w:val="FFFF00"/>
                    </w:sdtPr>
                    <w:sdtEndPr/>
                    <w:sdtContent>
                      <w:p w14:paraId="4495C727" w14:textId="77777777" w:rsidR="00CA2C02" w:rsidRPr="002F188E" w:rsidRDefault="00CA2C02" w:rsidP="00CA2C02">
                        <w:pPr>
                          <w:pStyle w:val="ConsPlusNormal"/>
                          <w:ind w:firstLine="0"/>
                          <w:jc w:val="both"/>
                          <w:outlineLvl w:val="0"/>
                          <w:rPr>
                            <w:rFonts w:ascii="Times New Roman" w:hAnsi="Times New Roman" w:cs="Times New Roman"/>
                            <w:u w:val="single"/>
                          </w:rPr>
                        </w:pPr>
                        <w:r w:rsidRPr="002F188E">
                          <w:rPr>
                            <w:noProof/>
                          </w:rPr>
                          <w:fldChar w:fldCharType="begin"/>
                        </w:r>
                        <w:r w:rsidRPr="002F188E">
                          <w:rPr>
                            <w:noProof/>
                          </w:rPr>
                          <w:instrText xml:space="preserve"> MERGEFIELD "Электронная_почта_куратора_закупки" </w:instrText>
                        </w:r>
                        <w:r w:rsidRPr="002F188E">
                          <w:rPr>
                            <w:noProof/>
                          </w:rPr>
                          <w:fldChar w:fldCharType="separate"/>
                        </w:r>
                        <w:r w:rsidRPr="002F188E">
                          <w:rPr>
                            <w:rFonts w:ascii="Times New Roman" w:hAnsi="Times New Roman" w:cs="Times New Roman"/>
                          </w:rPr>
                          <w:t>Sharymova_IN@baikalenergy.com</w:t>
                        </w:r>
                      </w:p>
                      <w:p w14:paraId="4106082C" w14:textId="77777777" w:rsidR="00CA2C02" w:rsidRDefault="00CA2C02" w:rsidP="00CA2C02">
                        <w:r w:rsidRPr="002F188E">
                          <w:rPr>
                            <w:noProof/>
                          </w:rPr>
                          <w:fldChar w:fldCharType="end"/>
                        </w:r>
                      </w:p>
                    </w:sdtContent>
                  </w:sdt>
                  <w:p w14:paraId="7F26470D" w14:textId="1F745422" w:rsidR="00CA2C02" w:rsidRDefault="00CA2C02" w:rsidP="00CA2C02">
                    <w:r w:rsidRPr="000167AC">
                      <w:rPr>
                        <w:noProof/>
                      </w:rPr>
                      <w:t xml:space="preserve"> </w:t>
                    </w:r>
                  </w:p>
                </w:sdtContent>
              </w:sdt>
            </w:tc>
          </w:tr>
          <w:tr w:rsidR="00CA2C02" w:rsidRPr="000713B0" w14:paraId="5DBF2642" w14:textId="77777777" w:rsidTr="00287C2C">
            <w:trPr>
              <w:trHeight w:val="20"/>
            </w:trPr>
            <w:tc>
              <w:tcPr>
                <w:tcW w:w="851" w:type="dxa"/>
              </w:tcPr>
              <w:p w14:paraId="35B2D97D" w14:textId="77777777" w:rsidR="00CA2C02" w:rsidRPr="000713B0" w:rsidRDefault="00CA2C02" w:rsidP="00CA2C02">
                <w:pPr>
                  <w:pStyle w:val="119"/>
                </w:pPr>
              </w:p>
            </w:tc>
            <w:tc>
              <w:tcPr>
                <w:tcW w:w="4111" w:type="dxa"/>
              </w:tcPr>
              <w:p w14:paraId="294E4F6D" w14:textId="77777777" w:rsidR="00CA2C02" w:rsidRPr="007E3ECD" w:rsidRDefault="00CA2C02" w:rsidP="00CA2C02">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BA78BA10901842E0B47D2AC9F994F17A"/>
                  </w:placeholder>
                  <w15:color w:val="FFFF00"/>
                </w:sdtPr>
                <w:sdtEndPr/>
                <w:sdtContent>
                  <w:p w14:paraId="3C49D939" w14:textId="77777777" w:rsidR="00CA2C02" w:rsidRDefault="00CA2C02" w:rsidP="00CA2C02">
                    <w:r w:rsidRPr="000167AC">
                      <w:rPr>
                        <w:noProof/>
                      </w:rPr>
                      <w:t xml:space="preserve">Сайт </w:t>
                    </w:r>
                    <w:r>
                      <w:rPr>
                        <w:noProof/>
                      </w:rPr>
                      <w:t>организатора</w:t>
                    </w:r>
                    <w:r w:rsidRPr="000167AC">
                      <w:rPr>
                        <w:noProof/>
                      </w:rPr>
                      <w:t xml:space="preserve"> закупки — </w:t>
                    </w:r>
                    <w:hyperlink r:id="rId10" w:history="1">
                      <w:r w:rsidRPr="00397FFC">
                        <w:rPr>
                          <w:rStyle w:val="ae"/>
                          <w:noProof/>
                        </w:rPr>
                        <w:t>https://eurosib-td.ru</w:t>
                      </w:r>
                    </w:hyperlink>
                    <w:r w:rsidRPr="008E144A">
                      <w:t xml:space="preserve"> </w:t>
                    </w:r>
                  </w:p>
                  <w:p w14:paraId="781F2443" w14:textId="77777777" w:rsidR="00CA2C02" w:rsidRDefault="00CA2C02" w:rsidP="00CA2C02">
                    <w:r w:rsidRPr="008E144A">
                      <w:t xml:space="preserve">Единая информационная система </w:t>
                    </w:r>
                    <w:r w:rsidRPr="000167AC">
                      <w:rPr>
                        <w:noProof/>
                      </w:rPr>
                      <w:t xml:space="preserve">— </w:t>
                    </w:r>
                    <w:r w:rsidRPr="008E144A">
                      <w:rPr>
                        <w:rStyle w:val="ae"/>
                        <w:noProof/>
                      </w:rPr>
                      <w:t>https://zakupki.gov.ru/</w:t>
                    </w:r>
                  </w:p>
                </w:sdtContent>
              </w:sdt>
            </w:tc>
          </w:tr>
          <w:tr w:rsidR="00CA2C02" w:rsidRPr="000713B0" w14:paraId="5ED57297" w14:textId="77777777" w:rsidTr="00287C2C">
            <w:trPr>
              <w:trHeight w:val="567"/>
            </w:trPr>
            <w:tc>
              <w:tcPr>
                <w:tcW w:w="851" w:type="dxa"/>
              </w:tcPr>
              <w:p w14:paraId="092B9F00" w14:textId="77777777" w:rsidR="00CA2C02" w:rsidRPr="000713B0" w:rsidRDefault="00CA2C02" w:rsidP="00CA2C02">
                <w:pPr>
                  <w:pStyle w:val="119"/>
                </w:pPr>
              </w:p>
            </w:tc>
            <w:tc>
              <w:tcPr>
                <w:tcW w:w="4111" w:type="dxa"/>
              </w:tcPr>
              <w:p w14:paraId="697F817D" w14:textId="77777777" w:rsidR="00CA2C02" w:rsidRDefault="00CA2C02" w:rsidP="00CA2C02">
                <w:r>
                  <w:t xml:space="preserve">Запланированная дата и время рассмотрения заявок и </w:t>
                </w:r>
                <w:r w:rsidRPr="00CC4AEE">
                  <w:t>подведения итогов</w:t>
                </w:r>
                <w:r>
                  <w:t xml:space="preserve"> не ранее</w:t>
                </w:r>
              </w:p>
            </w:tc>
            <w:tc>
              <w:tcPr>
                <w:tcW w:w="4678" w:type="dxa"/>
              </w:tcPr>
              <w:p w14:paraId="5B9784FB" w14:textId="19542406" w:rsidR="00CA2C02" w:rsidRDefault="004558A4" w:rsidP="00CA2C02">
                <w:sdt>
                  <w:sdtPr>
                    <w:alias w:val="Дата и время подведения итогов"/>
                    <w:tag w:val="Дата и время подведения итогов"/>
                    <w:id w:val="1988423755"/>
                    <w:placeholder>
                      <w:docPart w:val="E0367A37628C49A08A5A950E310DA41E"/>
                    </w:placeholder>
                    <w15:color w:val="FFFF00"/>
                    <w:date w:fullDate="2023-12-12T10:30:00Z">
                      <w:dateFormat w:val="dd.MM.yyyy H:mm"/>
                      <w:lid w:val="ru-RU"/>
                      <w:storeMappedDataAs w:val="dateTime"/>
                      <w:calendar w:val="gregorian"/>
                    </w:date>
                  </w:sdtPr>
                  <w:sdtEndPr/>
                  <w:sdtContent>
                    <w:r w:rsidR="00C4765A">
                      <w:t>12.12.2023 10:30</w:t>
                    </w:r>
                  </w:sdtContent>
                </w:sdt>
                <w:r w:rsidR="00CA2C02">
                  <w:t xml:space="preserve"> по иркутскому времени</w:t>
                </w:r>
              </w:p>
            </w:tc>
          </w:tr>
          <w:tr w:rsidR="00CA2C02" w:rsidRPr="000713B0" w14:paraId="7BD510DD" w14:textId="77777777"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D99E9CA" w14:textId="77777777" w:rsidR="00CA2C02" w:rsidRPr="000713B0" w:rsidRDefault="00CA2C02" w:rsidP="00CA2C02">
                <w:pPr>
                  <w:pStyle w:val="119"/>
                </w:pPr>
              </w:p>
            </w:tc>
            <w:tc>
              <w:tcPr>
                <w:tcW w:w="4111" w:type="dxa"/>
              </w:tcPr>
              <w:p w14:paraId="54AAC98A" w14:textId="77777777" w:rsidR="00CA2C02" w:rsidRPr="00914295" w:rsidRDefault="00CA2C02" w:rsidP="00CA2C02">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980562D9E3E7478388F8B9EF9ADC21E1"/>
                  </w:placeholder>
                  <w15:color w:val="FFFF00"/>
                </w:sdtPr>
                <w:sdtEndPr/>
                <w:sdtContent>
                  <w:sdt>
                    <w:sdtPr>
                      <w:alias w:val="Место рассмотрения"/>
                      <w:tag w:val="Место рассмотрения"/>
                      <w:id w:val="-1588539175"/>
                      <w:placeholder>
                        <w:docPart w:val="3FA5650846584518B2AA6D2FB1A626BB"/>
                      </w:placeholder>
                      <w15:color w:val="FFFF00"/>
                    </w:sdtPr>
                    <w:sdtEndPr/>
                    <w:sdtContent>
                      <w:p w14:paraId="3F03431E" w14:textId="77777777" w:rsidR="00CA2C02" w:rsidRDefault="00CA2C02" w:rsidP="00CA2C02"/>
                      <w:p w14:paraId="7B32A399" w14:textId="77777777" w:rsidR="00CA2C02" w:rsidRDefault="004558A4" w:rsidP="00CA2C02">
                        <w:sdt>
                          <w:sdtPr>
                            <w:alias w:val="Место рассмотрения"/>
                            <w:tag w:val="Место рассмотрения"/>
                            <w:id w:val="1283454451"/>
                            <w:placeholder>
                              <w:docPart w:val="B55DC3DB87F34F96B820C777B2CA243B"/>
                            </w:placeholder>
                            <w15:color w:val="FFFF00"/>
                          </w:sdtPr>
                          <w:sdtEndPr/>
                          <w:sdtContent>
                            <w:proofErr w:type="spellStart"/>
                            <w:r w:rsidR="00CA2C02">
                              <w:t>г.Ангарск</w:t>
                            </w:r>
                            <w:proofErr w:type="spellEnd"/>
                            <w:r w:rsidR="00CA2C02">
                              <w:t>, ТЭЦ-9, ПЭО</w:t>
                            </w:r>
                          </w:sdtContent>
                        </w:sdt>
                        <w:r w:rsidR="00CA2C02">
                          <w:t xml:space="preserve"> (</w:t>
                        </w:r>
                        <w:sdt>
                          <w:sdtPr>
                            <w:alias w:val="Адрес местонахождения (юр. адрес) заказчика"/>
                            <w:tag w:val="Адрес местонахождения (юр. адрес) заказчика"/>
                            <w:id w:val="-686599126"/>
                            <w:placeholder>
                              <w:docPart w:val="B022FC721F014730B522CAC2A5069549"/>
                            </w:placeholder>
                            <w15:color w:val="FFFF00"/>
                          </w:sdtPr>
                          <w:sdtEndPr/>
                          <w:sdtContent>
                            <w:r w:rsidR="00CA2C02" w:rsidRPr="002F188E">
                              <w:rPr>
                                <w:noProof/>
                              </w:rPr>
                              <w:fldChar w:fldCharType="begin"/>
                            </w:r>
                            <w:r w:rsidR="00CA2C02" w:rsidRPr="002F188E">
                              <w:rPr>
                                <w:noProof/>
                              </w:rPr>
                              <w:instrText xml:space="preserve"> MERGEFIELD "Местонахождение_заказчика" </w:instrText>
                            </w:r>
                            <w:r w:rsidR="00CA2C02" w:rsidRPr="002F188E">
                              <w:rPr>
                                <w:noProof/>
                              </w:rPr>
                              <w:fldChar w:fldCharType="separate"/>
                            </w:r>
                            <w:r w:rsidR="00CA2C02" w:rsidRPr="002F188E">
                              <w:rPr>
                                <w:noProof/>
                              </w:rPr>
                              <w:t>665800</w:t>
                            </w:r>
                            <w:r w:rsidR="00CA2C02" w:rsidRPr="002F188E">
                              <w:rPr>
                                <w:noProof/>
                              </w:rPr>
                              <w:fldChar w:fldCharType="end"/>
                            </w:r>
                            <w:r w:rsidR="00CA2C02" w:rsidRPr="002F188E">
                              <w:rPr>
                                <w:noProof/>
                              </w:rPr>
                              <w:t xml:space="preserve"> Иркутская область, город Ангарск, Второй промышленный массив, квартал 17 стр.163, ТЭЦ-9</w:t>
                            </w:r>
                            <w:r w:rsidR="00CA2C02">
                              <w:rPr>
                                <w:noProof/>
                              </w:rPr>
                              <w:t>)</w:t>
                            </w:r>
                          </w:sdtContent>
                        </w:sdt>
                      </w:p>
                      <w:p w14:paraId="60BB0C48" w14:textId="77777777" w:rsidR="00CA2C02" w:rsidRDefault="004558A4" w:rsidP="00CA2C02"/>
                    </w:sdtContent>
                  </w:sdt>
                  <w:p w14:paraId="3702A733" w14:textId="4471187B" w:rsidR="00CA2C02" w:rsidRPr="000713B0" w:rsidRDefault="004558A4" w:rsidP="00CA2C02">
                    <w:pPr>
                      <w:rPr>
                        <w:noProof/>
                      </w:rPr>
                    </w:pPr>
                  </w:p>
                </w:sdtContent>
              </w:sdt>
            </w:tc>
          </w:tr>
        </w:tbl>
        <w:p w14:paraId="37F4D71C" w14:textId="77777777" w:rsidR="002440E7" w:rsidRDefault="004558A4" w:rsidP="005A7114"/>
      </w:sdtContent>
    </w:sdt>
    <w:p w14:paraId="46ED2B82" w14:textId="77777777" w:rsidR="00845677" w:rsidRDefault="004A108A" w:rsidP="00845677">
      <w:pPr>
        <w:pStyle w:val="affff3"/>
      </w:pPr>
      <w:r w:rsidRPr="002E30A6">
        <w:rPr>
          <w:color w:val="auto"/>
        </w:rPr>
        <w:t>Подавая заявку на участие в закупке, вы соглашаетесь со всеми положениями документации о закупке.</w:t>
      </w:r>
    </w:p>
    <w:p w14:paraId="13AAE801" w14:textId="77777777" w:rsidR="006641A8" w:rsidRDefault="006641A8" w:rsidP="00845677">
      <w:pPr>
        <w:pStyle w:val="af4"/>
      </w:pPr>
    </w:p>
    <w:p w14:paraId="1E9336AC" w14:textId="77777777" w:rsidR="003937D2" w:rsidRPr="006C518D" w:rsidRDefault="003937D2" w:rsidP="003937D2">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3937D2">
        <w:rPr>
          <w:color w:val="FF0000"/>
        </w:rPr>
        <w:t>.</w:t>
      </w:r>
      <w:r w:rsidRPr="006C518D">
        <w:rPr>
          <w:color w:val="FF0000"/>
        </w:rPr>
        <w:t>)</w:t>
      </w:r>
    </w:p>
    <w:p w14:paraId="10A522D4" w14:textId="77777777" w:rsidR="003937D2" w:rsidRPr="00FD5F2A" w:rsidRDefault="003937D2" w:rsidP="003937D2">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A35D74A" w14:textId="77777777" w:rsidR="00425E8B" w:rsidRPr="00845677" w:rsidRDefault="00425E8B" w:rsidP="00845677">
      <w:pPr>
        <w:pStyle w:val="af4"/>
      </w:pPr>
    </w:p>
    <w:p w14:paraId="6E90F52A" w14:textId="77777777" w:rsidR="004A108A" w:rsidRPr="002E30A6" w:rsidRDefault="004A108A" w:rsidP="004A108A">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4A1A50CE" w14:textId="77777777" w:rsidR="00845677" w:rsidRDefault="004A108A" w:rsidP="004A108A">
      <w:pPr>
        <w:pStyle w:val="affff3"/>
        <w:sectPr w:rsidR="00845677" w:rsidSect="00AE11A2">
          <w:footerReference w:type="default" r:id="rId11"/>
          <w:pgSz w:w="11906" w:h="16838"/>
          <w:pgMar w:top="709" w:right="1049" w:bottom="1276" w:left="1418" w:header="567" w:footer="851" w:gutter="0"/>
          <w:cols w:space="708"/>
          <w:docGrid w:linePitch="360"/>
        </w:sectPr>
      </w:pPr>
      <w:r w:rsidRPr="002E30A6">
        <w:rPr>
          <w:color w:val="auto"/>
        </w:rPr>
        <w:t xml:space="preserve">телефон: </w:t>
      </w:r>
      <w:r w:rsidR="00CC4817" w:rsidRPr="00CC4817">
        <w:rPr>
          <w:color w:val="auto"/>
        </w:rPr>
        <w:t>8 (800) 234-56-40; электронная почта: signal@enplus.ru</w:t>
      </w:r>
      <w:r w:rsidR="009A4746">
        <w:rPr>
          <w:color w:val="auto"/>
        </w:rPr>
        <w:t>.</w:t>
      </w:r>
    </w:p>
    <w:p w14:paraId="6E9AD51C" w14:textId="77777777" w:rsidR="00BC611E" w:rsidRDefault="00BC611E" w:rsidP="00BC611E">
      <w:pPr>
        <w:pStyle w:val="1"/>
      </w:pPr>
      <w:bookmarkStart w:id="5" w:name="_Toc143602233"/>
      <w:r w:rsidRPr="00536BD9">
        <w:lastRenderedPageBreak/>
        <w:t xml:space="preserve">Требования к </w:t>
      </w:r>
      <w:r>
        <w:t>предложению участника</w:t>
      </w:r>
      <w:bookmarkEnd w:id="5"/>
    </w:p>
    <w:p w14:paraId="44EE910D" w14:textId="77777777" w:rsidR="00BC611E" w:rsidRDefault="00BC611E" w:rsidP="00BC611E">
      <w:pPr>
        <w:pStyle w:val="113"/>
      </w:pPr>
      <w:r>
        <w:t>Требования к коммерческому предложению участника</w:t>
      </w:r>
    </w:p>
    <w:sdt>
      <w:sdtPr>
        <w:rPr>
          <w:rStyle w:val="19"/>
        </w:rPr>
        <w:alias w:val="Требования к коммерческому предложению"/>
        <w:tag w:val="Требования к коммерческому предложению"/>
        <w:id w:val="1842353140"/>
        <w:lock w:val="sdtLocked"/>
        <w:placeholder>
          <w:docPart w:val="9C3B30B1A2D04374A9801A2846E556EF"/>
        </w:placeholder>
        <w15:color w:val="FFFF00"/>
      </w:sdtPr>
      <w:sdtEndPr>
        <w:rPr>
          <w:rStyle w:val="19"/>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396530" w14:paraId="32EC2BA3" w14:textId="77777777" w:rsidTr="00173337">
            <w:trPr>
              <w:tblCellSpacing w:w="42" w:type="dxa"/>
            </w:trPr>
            <w:tc>
              <w:tcPr>
                <w:tcW w:w="775" w:type="dxa"/>
                <w:vAlign w:val="center"/>
              </w:tcPr>
              <w:p w14:paraId="0F3F7F8F" w14:textId="77777777" w:rsidR="00BC611E" w:rsidRPr="00396530" w:rsidRDefault="00BC611E" w:rsidP="00173337">
                <w:pPr>
                  <w:pStyle w:val="111"/>
                  <w:rPr>
                    <w:rStyle w:val="19"/>
                  </w:rPr>
                </w:pPr>
              </w:p>
            </w:tc>
            <w:tc>
              <w:tcPr>
                <w:tcW w:w="2893" w:type="dxa"/>
                <w:tcMar>
                  <w:left w:w="85" w:type="dxa"/>
                </w:tcMar>
                <w:vAlign w:val="center"/>
              </w:tcPr>
              <w:p w14:paraId="120D50A4" w14:textId="77777777" w:rsidR="00BC611E" w:rsidRPr="00396530" w:rsidRDefault="00BC611E" w:rsidP="00173337">
                <w:pPr>
                  <w:pStyle w:val="111"/>
                  <w:numPr>
                    <w:ilvl w:val="0"/>
                    <w:numId w:val="0"/>
                  </w:numPr>
                  <w:suppressAutoHyphens/>
                  <w:spacing w:after="0" w:line="240" w:lineRule="auto"/>
                  <w:jc w:val="left"/>
                  <w:rPr>
                    <w:rStyle w:val="19"/>
                  </w:rPr>
                </w:pPr>
                <w:r w:rsidRPr="00396530">
                  <w:rPr>
                    <w:rStyle w:val="19"/>
                  </w:rPr>
                  <w:t>Предмет договора</w:t>
                </w:r>
              </w:p>
            </w:tc>
            <w:sdt>
              <w:sdtPr>
                <w:rPr>
                  <w:rStyle w:val="19"/>
                </w:rPr>
                <w:id w:val="1996138216"/>
                <w:placeholder>
                  <w:docPart w:val="663D48F6515643A8869E72C349F0F12B"/>
                </w:placeholder>
                <w15:color w:val="FFFF00"/>
              </w:sdtPr>
              <w:sdtEndPr>
                <w:rPr>
                  <w:rStyle w:val="19"/>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3DB6631" w14:textId="3AFF7FC7" w:rsidR="00BC611E" w:rsidRPr="00396530" w:rsidRDefault="00BC611E" w:rsidP="00173337">
                    <w:pPr>
                      <w:pStyle w:val="111"/>
                      <w:numPr>
                        <w:ilvl w:val="0"/>
                        <w:numId w:val="0"/>
                      </w:numPr>
                      <w:spacing w:after="0" w:line="240" w:lineRule="auto"/>
                      <w:jc w:val="left"/>
                      <w:rPr>
                        <w:rStyle w:val="19"/>
                      </w:rPr>
                    </w:pPr>
                    <w:r w:rsidRPr="00396530">
                      <w:rPr>
                        <w:rStyle w:val="19"/>
                      </w:rPr>
                      <w:fldChar w:fldCharType="begin"/>
                    </w:r>
                    <w:r w:rsidRPr="00396530">
                      <w:rPr>
                        <w:rStyle w:val="19"/>
                      </w:rPr>
                      <w:instrText xml:space="preserve"> MERGEFIELD "Предмет_договора" </w:instrText>
                    </w:r>
                    <w:r w:rsidRPr="00396530">
                      <w:rPr>
                        <w:rStyle w:val="19"/>
                      </w:rPr>
                      <w:fldChar w:fldCharType="separate"/>
                    </w:r>
                    <w:r w:rsidR="00B201FB">
                      <w:t xml:space="preserve"> </w:t>
                    </w:r>
                    <w:sdt>
                      <w:sdtPr>
                        <w:alias w:val="Предмет договора"/>
                        <w:tag w:val="Предмет договора"/>
                        <w:id w:val="-416484320"/>
                        <w:placeholder>
                          <w:docPart w:val="8E2534B17F0045B3BCA9ECF555E42D25"/>
                        </w:placeholder>
                        <w15:color w:val="FFFF00"/>
                      </w:sdtPr>
                      <w:sdtEndPr/>
                      <w:sdtContent>
                        <w:r w:rsidR="00B201FB">
                          <w:rPr>
                            <w:noProof/>
                          </w:rPr>
                          <w:fldChar w:fldCharType="begin"/>
                        </w:r>
                        <w:r w:rsidR="00B201FB">
                          <w:rPr>
                            <w:noProof/>
                          </w:rPr>
                          <w:instrText xml:space="preserve"> MERGEFIELD "Предмет_договора" </w:instrText>
                        </w:r>
                        <w:r w:rsidR="00B201FB">
                          <w:rPr>
                            <w:noProof/>
                          </w:rPr>
                          <w:fldChar w:fldCharType="separate"/>
                        </w:r>
                        <w:r w:rsidR="00B201FB" w:rsidRPr="00B201FB">
                          <w:rPr>
                            <w:noProof/>
                          </w:rPr>
                          <w:t>Услуги по техническому обслуживанию грузовых транспортных средств (УТС ТЭЦ-9)</w:t>
                        </w:r>
                        <w:r w:rsidR="00B201FB">
                          <w:rPr>
                            <w:noProof/>
                          </w:rPr>
                          <w:fldChar w:fldCharType="end"/>
                        </w:r>
                      </w:sdtContent>
                    </w:sdt>
                    <w:r w:rsidR="00B201FB">
                      <w:rPr>
                        <w:rStyle w:val="19"/>
                        <w:noProof/>
                      </w:rPr>
                      <w:t xml:space="preserve"> </w:t>
                    </w:r>
                    <w:r w:rsidRPr="00396530">
                      <w:rPr>
                        <w:rStyle w:val="19"/>
                      </w:rPr>
                      <w:fldChar w:fldCharType="end"/>
                    </w:r>
                  </w:p>
                </w:tc>
              </w:sdtContent>
            </w:sdt>
          </w:tr>
          <w:tr w:rsidR="00BC611E" w:rsidRPr="00396530" w14:paraId="7D8EA010" w14:textId="77777777" w:rsidTr="00173337">
            <w:trPr>
              <w:tblCellSpacing w:w="42" w:type="dxa"/>
            </w:trPr>
            <w:tc>
              <w:tcPr>
                <w:tcW w:w="775" w:type="dxa"/>
                <w:vAlign w:val="center"/>
              </w:tcPr>
              <w:p w14:paraId="2952CAC8" w14:textId="77777777" w:rsidR="00BC611E" w:rsidRPr="00396530" w:rsidRDefault="00BC611E" w:rsidP="00173337">
                <w:pPr>
                  <w:pStyle w:val="111"/>
                  <w:rPr>
                    <w:rStyle w:val="19"/>
                  </w:rPr>
                </w:pPr>
              </w:p>
            </w:tc>
            <w:tc>
              <w:tcPr>
                <w:tcW w:w="2893" w:type="dxa"/>
                <w:tcMar>
                  <w:left w:w="85" w:type="dxa"/>
                </w:tcMar>
                <w:vAlign w:val="center"/>
              </w:tcPr>
              <w:p w14:paraId="683A27D5" w14:textId="77777777" w:rsidR="00BC611E" w:rsidRPr="00396530" w:rsidRDefault="00BC611E" w:rsidP="00173337">
                <w:pPr>
                  <w:pStyle w:val="111"/>
                  <w:numPr>
                    <w:ilvl w:val="0"/>
                    <w:numId w:val="0"/>
                  </w:numPr>
                  <w:suppressAutoHyphens/>
                  <w:spacing w:after="0" w:line="240" w:lineRule="auto"/>
                  <w:jc w:val="left"/>
                  <w:rPr>
                    <w:rStyle w:val="19"/>
                  </w:rPr>
                </w:pPr>
                <w:r w:rsidRPr="00396530">
                  <w:rPr>
                    <w:rStyle w:val="19"/>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A16F3AB" w14:textId="01B7B134" w:rsidR="00BC611E" w:rsidRPr="00396530" w:rsidRDefault="004558A4" w:rsidP="005046D4">
                <w:pPr>
                  <w:pStyle w:val="111"/>
                  <w:numPr>
                    <w:ilvl w:val="0"/>
                    <w:numId w:val="0"/>
                  </w:numPr>
                  <w:spacing w:after="0" w:line="240" w:lineRule="auto"/>
                  <w:jc w:val="left"/>
                  <w:rPr>
                    <w:rStyle w:val="19"/>
                  </w:rPr>
                </w:pPr>
                <w:sdt>
                  <w:sdtPr>
                    <w:rPr>
                      <w:rStyle w:val="19"/>
                    </w:rPr>
                    <w:id w:val="746076858"/>
                    <w:placeholder>
                      <w:docPart w:val="DDF5EB03F3BC4008A446E8CA4D551AEE"/>
                    </w:placeholder>
                    <w15:color w:val="FFFF00"/>
                  </w:sdtPr>
                  <w:sdtEndPr>
                    <w:rPr>
                      <w:rStyle w:val="19"/>
                    </w:rPr>
                  </w:sdtEndPr>
                  <w:sdtContent>
                    <w:r w:rsidR="00B201FB">
                      <w:rPr>
                        <w:rStyle w:val="19"/>
                      </w:rPr>
                      <w:t>1</w:t>
                    </w:r>
                  </w:sdtContent>
                </w:sdt>
              </w:p>
            </w:tc>
          </w:tr>
          <w:tr w:rsidR="00BC611E" w:rsidRPr="00396530" w14:paraId="4BB7E896" w14:textId="77777777" w:rsidTr="00173337">
            <w:trPr>
              <w:tblCellSpacing w:w="42" w:type="dxa"/>
            </w:trPr>
            <w:tc>
              <w:tcPr>
                <w:tcW w:w="775" w:type="dxa"/>
                <w:vAlign w:val="center"/>
              </w:tcPr>
              <w:p w14:paraId="639F87D0" w14:textId="77777777" w:rsidR="00BC611E" w:rsidRPr="00396530" w:rsidRDefault="00BC611E" w:rsidP="00173337">
                <w:pPr>
                  <w:pStyle w:val="111"/>
                  <w:rPr>
                    <w:rStyle w:val="19"/>
                  </w:rPr>
                </w:pPr>
              </w:p>
            </w:tc>
            <w:tc>
              <w:tcPr>
                <w:tcW w:w="2893" w:type="dxa"/>
                <w:tcMar>
                  <w:left w:w="85" w:type="dxa"/>
                </w:tcMar>
                <w:vAlign w:val="center"/>
              </w:tcPr>
              <w:p w14:paraId="7A2A1618" w14:textId="77777777" w:rsidR="00BC611E" w:rsidRPr="00396530" w:rsidRDefault="00BC611E" w:rsidP="00173337">
                <w:pPr>
                  <w:pStyle w:val="111"/>
                  <w:numPr>
                    <w:ilvl w:val="0"/>
                    <w:numId w:val="0"/>
                  </w:numPr>
                  <w:suppressAutoHyphens/>
                  <w:spacing w:after="0" w:line="240" w:lineRule="auto"/>
                  <w:jc w:val="left"/>
                  <w:rPr>
                    <w:rStyle w:val="19"/>
                  </w:rPr>
                </w:pPr>
                <w:r w:rsidRPr="00396530">
                  <w:rPr>
                    <w:rStyle w:val="19"/>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B9E8743" w14:textId="3221100B" w:rsidR="00BC611E" w:rsidRPr="00396530" w:rsidRDefault="00CA2C02" w:rsidP="00173337">
                <w:pPr>
                  <w:pStyle w:val="111"/>
                  <w:numPr>
                    <w:ilvl w:val="0"/>
                    <w:numId w:val="0"/>
                  </w:numPr>
                  <w:spacing w:after="0" w:line="240" w:lineRule="auto"/>
                  <w:jc w:val="left"/>
                  <w:rPr>
                    <w:rStyle w:val="19"/>
                  </w:rPr>
                </w:pPr>
                <w:r>
                  <w:rPr>
                    <w:rStyle w:val="19"/>
                  </w:rPr>
                  <w:t>На территории Исполнителя</w:t>
                </w:r>
              </w:p>
            </w:tc>
          </w:tr>
          <w:tr w:rsidR="00972803" w:rsidRPr="00972803" w14:paraId="78300CC7" w14:textId="77777777" w:rsidTr="00F51B5E">
            <w:trPr>
              <w:tblCellSpacing w:w="42" w:type="dxa"/>
            </w:trPr>
            <w:tc>
              <w:tcPr>
                <w:tcW w:w="775" w:type="dxa"/>
                <w:vAlign w:val="center"/>
              </w:tcPr>
              <w:p w14:paraId="696294C3" w14:textId="77777777" w:rsidR="00972803" w:rsidRPr="00B56B74" w:rsidRDefault="00972803" w:rsidP="00F51B5E">
                <w:pPr>
                  <w:pStyle w:val="111"/>
                  <w:rPr>
                    <w:rFonts w:asciiTheme="minorHAnsi" w:hAnsiTheme="minorHAnsi"/>
                  </w:rPr>
                </w:pPr>
              </w:p>
            </w:tc>
            <w:tc>
              <w:tcPr>
                <w:tcW w:w="2893" w:type="dxa"/>
                <w:tcMar>
                  <w:left w:w="85" w:type="dxa"/>
                </w:tcMar>
                <w:vAlign w:val="center"/>
              </w:tcPr>
              <w:p w14:paraId="05F1E79E" w14:textId="77777777" w:rsidR="00972803" w:rsidRPr="00972803" w:rsidRDefault="00972803" w:rsidP="00F51B5E">
                <w:pPr>
                  <w:pStyle w:val="111"/>
                  <w:numPr>
                    <w:ilvl w:val="0"/>
                    <w:numId w:val="0"/>
                  </w:numPr>
                  <w:suppressAutoHyphens/>
                  <w:spacing w:after="0" w:line="240" w:lineRule="auto"/>
                  <w:jc w:val="left"/>
                  <w:rPr>
                    <w:rFonts w:asciiTheme="minorHAnsi" w:hAnsiTheme="minorHAnsi" w:cs="Calibri"/>
                    <w:color w:val="000000"/>
                  </w:rPr>
                </w:pPr>
                <w:r w:rsidRPr="00972803">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C4F45A8" w14:textId="164A6C01" w:rsidR="00972803" w:rsidRPr="00972803" w:rsidRDefault="004558A4" w:rsidP="00F51B5E">
                <w:pPr>
                  <w:pStyle w:val="111"/>
                  <w:numPr>
                    <w:ilvl w:val="0"/>
                    <w:numId w:val="0"/>
                  </w:numPr>
                  <w:spacing w:after="0" w:line="240" w:lineRule="auto"/>
                  <w:jc w:val="left"/>
                  <w:rPr>
                    <w:rFonts w:asciiTheme="minorHAnsi" w:hAnsiTheme="minorHAnsi"/>
                  </w:rPr>
                </w:pPr>
                <w:r>
                  <w:fldChar w:fldCharType="begin"/>
                </w:r>
                <w:r>
                  <w:instrText xml:space="preserve"> MERGEFIELD Период_действия_договора </w:instrText>
                </w:r>
                <w:r>
                  <w:fldChar w:fldCharType="separate"/>
                </w:r>
                <w:r w:rsidR="00B201FB">
                  <w:t xml:space="preserve"> </w:t>
                </w:r>
                <w:sdt>
                  <w:sdtPr>
                    <w:id w:val="-2072725982"/>
                    <w:placeholder>
                      <w:docPart w:val="A39E5B6AF42844F4B1BE2AA66D7DE742"/>
                    </w:placeholder>
                    <w15:color w:val="FFFF00"/>
                  </w:sdtPr>
                  <w:sdtEndPr/>
                  <w:sdtContent>
                    <w:r w:rsidR="00B201FB">
                      <w:t>с даты заключения договора до полного исполнения обязательств</w:t>
                    </w:r>
                  </w:sdtContent>
                </w:sdt>
                <w:r>
                  <w:fldChar w:fldCharType="end"/>
                </w:r>
              </w:p>
            </w:tc>
          </w:tr>
          <w:tr w:rsidR="00B201FB" w:rsidRPr="00B56B74" w14:paraId="7422D5EC" w14:textId="77777777" w:rsidTr="00F51B5E">
            <w:trPr>
              <w:tblCellSpacing w:w="42" w:type="dxa"/>
            </w:trPr>
            <w:tc>
              <w:tcPr>
                <w:tcW w:w="775" w:type="dxa"/>
                <w:vAlign w:val="center"/>
              </w:tcPr>
              <w:p w14:paraId="66672AD2" w14:textId="77777777" w:rsidR="00B201FB" w:rsidRPr="00972803" w:rsidRDefault="00B201FB" w:rsidP="00B201FB">
                <w:pPr>
                  <w:pStyle w:val="111"/>
                  <w:rPr>
                    <w:rFonts w:asciiTheme="minorHAnsi" w:hAnsiTheme="minorHAnsi"/>
                  </w:rPr>
                </w:pPr>
              </w:p>
            </w:tc>
            <w:tc>
              <w:tcPr>
                <w:tcW w:w="2893" w:type="dxa"/>
                <w:tcMar>
                  <w:left w:w="85" w:type="dxa"/>
                </w:tcMar>
                <w:vAlign w:val="center"/>
              </w:tcPr>
              <w:p w14:paraId="1EE2B64C" w14:textId="77777777" w:rsidR="00B201FB" w:rsidRPr="00972803" w:rsidRDefault="00B201FB" w:rsidP="00B201FB">
                <w:pPr>
                  <w:pStyle w:val="111"/>
                  <w:numPr>
                    <w:ilvl w:val="0"/>
                    <w:numId w:val="0"/>
                  </w:numPr>
                  <w:suppressAutoHyphens/>
                  <w:spacing w:after="0" w:line="240" w:lineRule="auto"/>
                  <w:jc w:val="left"/>
                  <w:rPr>
                    <w:rFonts w:asciiTheme="minorHAnsi" w:hAnsiTheme="minorHAnsi" w:cs="Calibri"/>
                    <w:color w:val="000000"/>
                  </w:rPr>
                </w:pPr>
                <w:r w:rsidRPr="00972803">
                  <w:rPr>
                    <w:rFonts w:asciiTheme="minorHAnsi" w:hAnsiTheme="minorHAnsi" w:cs="Calibri"/>
                    <w:color w:val="000000"/>
                  </w:rPr>
                  <w:t>Срок (период, сроки) выполнения работ (оказания услуг)</w:t>
                </w:r>
              </w:p>
            </w:tc>
            <w:sdt>
              <w:sdtPr>
                <w:id w:val="-428969006"/>
                <w:placeholder>
                  <w:docPart w:val="867B6AE965D04D75BA0FEE6A61B143F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A784CAF" w14:textId="41ACFEF2" w:rsidR="00B201FB" w:rsidRPr="002C5180" w:rsidRDefault="00B201FB" w:rsidP="00B201FB">
                    <w:pPr>
                      <w:pStyle w:val="111"/>
                      <w:numPr>
                        <w:ilvl w:val="0"/>
                        <w:numId w:val="0"/>
                      </w:numPr>
                      <w:spacing w:after="0" w:line="240" w:lineRule="auto"/>
                      <w:jc w:val="left"/>
                      <w:rPr>
                        <w:rFonts w:asciiTheme="minorHAnsi" w:hAnsiTheme="minorHAnsi"/>
                      </w:rPr>
                    </w:pPr>
                    <w:r>
                      <w:t>С даты заключения договора по 31.12.2024</w:t>
                    </w:r>
                  </w:p>
                </w:tc>
              </w:sdtContent>
            </w:sdt>
          </w:tr>
          <w:tr w:rsidR="00B201FB" w:rsidRPr="00396530" w14:paraId="37FF2FF1" w14:textId="77777777" w:rsidTr="000B1719">
            <w:trPr>
              <w:tblCellSpacing w:w="42" w:type="dxa"/>
            </w:trPr>
            <w:tc>
              <w:tcPr>
                <w:tcW w:w="775" w:type="dxa"/>
                <w:vAlign w:val="center"/>
              </w:tcPr>
              <w:p w14:paraId="7775C4C7" w14:textId="77777777" w:rsidR="00B201FB" w:rsidRPr="00396530" w:rsidRDefault="00B201FB" w:rsidP="00B201FB">
                <w:pPr>
                  <w:pStyle w:val="111"/>
                  <w:rPr>
                    <w:rStyle w:val="19"/>
                  </w:rPr>
                </w:pPr>
              </w:p>
            </w:tc>
            <w:tc>
              <w:tcPr>
                <w:tcW w:w="2893" w:type="dxa"/>
                <w:tcMar>
                  <w:left w:w="85" w:type="dxa"/>
                </w:tcMar>
                <w:vAlign w:val="center"/>
              </w:tcPr>
              <w:p w14:paraId="7C0B04D8" w14:textId="77777777" w:rsidR="00B201FB" w:rsidRPr="00396530" w:rsidRDefault="00B201FB" w:rsidP="00B201FB">
                <w:pPr>
                  <w:pStyle w:val="111"/>
                  <w:numPr>
                    <w:ilvl w:val="0"/>
                    <w:numId w:val="0"/>
                  </w:numPr>
                  <w:suppressAutoHyphens/>
                  <w:spacing w:after="0" w:line="240" w:lineRule="auto"/>
                  <w:jc w:val="left"/>
                  <w:rPr>
                    <w:rStyle w:val="19"/>
                  </w:rPr>
                </w:pPr>
                <w:r w:rsidRPr="00396530">
                  <w:rPr>
                    <w:rStyle w:val="19"/>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DC5CABA" w14:textId="1FBD97B8" w:rsidR="00B201FB" w:rsidRPr="00396530" w:rsidRDefault="00CA2C02" w:rsidP="00B201FB">
                <w:pPr>
                  <w:pStyle w:val="111"/>
                  <w:numPr>
                    <w:ilvl w:val="0"/>
                    <w:numId w:val="0"/>
                  </w:numPr>
                  <w:spacing w:after="0" w:line="240" w:lineRule="auto"/>
                  <w:jc w:val="left"/>
                  <w:rPr>
                    <w:rStyle w:val="19"/>
                  </w:rPr>
                </w:pPr>
                <w:r>
                  <w:rPr>
                    <w:rStyle w:val="19"/>
                  </w:rPr>
                  <w:t>Не установлено</w:t>
                </w:r>
                <w:r w:rsidR="00B201FB" w:rsidRPr="00396530">
                  <w:rPr>
                    <w:rStyle w:val="19"/>
                  </w:rPr>
                  <w:fldChar w:fldCharType="begin"/>
                </w:r>
                <w:r w:rsidR="00B201FB" w:rsidRPr="00396530">
                  <w:rPr>
                    <w:rStyle w:val="19"/>
                  </w:rPr>
                  <w:instrText xml:space="preserve"> MERGEFIELD Качество_результата_работ_услуг </w:instrText>
                </w:r>
                <w:r w:rsidR="004558A4">
                  <w:rPr>
                    <w:rStyle w:val="19"/>
                  </w:rPr>
                  <w:fldChar w:fldCharType="separate"/>
                </w:r>
                <w:r w:rsidR="00B201FB" w:rsidRPr="00396530">
                  <w:rPr>
                    <w:rStyle w:val="19"/>
                  </w:rPr>
                  <w:fldChar w:fldCharType="end"/>
                </w:r>
              </w:p>
            </w:tc>
          </w:tr>
          <w:tr w:rsidR="00B201FB" w:rsidRPr="00396530" w14:paraId="0D677187" w14:textId="77777777" w:rsidTr="006A54F9">
            <w:trPr>
              <w:trHeight w:val="680"/>
              <w:tblCellSpacing w:w="42" w:type="dxa"/>
            </w:trPr>
            <w:tc>
              <w:tcPr>
                <w:tcW w:w="775" w:type="dxa"/>
                <w:vAlign w:val="center"/>
              </w:tcPr>
              <w:p w14:paraId="53DEF961" w14:textId="77777777" w:rsidR="00B201FB" w:rsidRPr="00396530" w:rsidRDefault="00B201FB" w:rsidP="00B201FB">
                <w:pPr>
                  <w:pStyle w:val="111"/>
                  <w:rPr>
                    <w:rStyle w:val="19"/>
                  </w:rPr>
                </w:pPr>
              </w:p>
            </w:tc>
            <w:tc>
              <w:tcPr>
                <w:tcW w:w="2893" w:type="dxa"/>
                <w:tcMar>
                  <w:left w:w="85" w:type="dxa"/>
                </w:tcMar>
                <w:vAlign w:val="center"/>
              </w:tcPr>
              <w:p w14:paraId="2C11ED5C" w14:textId="77777777" w:rsidR="00B201FB" w:rsidRPr="00396530" w:rsidRDefault="00B201FB" w:rsidP="00B201FB">
                <w:pPr>
                  <w:pStyle w:val="111"/>
                  <w:numPr>
                    <w:ilvl w:val="0"/>
                    <w:numId w:val="0"/>
                  </w:numPr>
                  <w:suppressAutoHyphens/>
                  <w:spacing w:after="0" w:line="240" w:lineRule="auto"/>
                  <w:jc w:val="left"/>
                  <w:rPr>
                    <w:rStyle w:val="19"/>
                  </w:rPr>
                </w:pPr>
                <w:r w:rsidRPr="00396530">
                  <w:rPr>
                    <w:rStyle w:val="19"/>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sdt>
                <w:sdtPr>
                  <w:rPr>
                    <w:rFonts w:eastAsia="Times New Roman" w:cs="Arial"/>
                    <w:noProof/>
                    <w:color w:val="000000" w:themeColor="text1"/>
                    <w:lang w:eastAsia="ru-RU"/>
                  </w:rPr>
                  <w:alias w:val="НМЦД"/>
                  <w:tag w:val="НМЦД"/>
                  <w:id w:val="1149016066"/>
                  <w:placeholder>
                    <w:docPart w:val="CD4B7A540B454921A05002695AA7909A"/>
                  </w:placeholder>
                  <w15:color w:val="FFFF00"/>
                </w:sdtPr>
                <w:sdtEndPr>
                  <w:rPr>
                    <w:sz w:val="22"/>
                    <w:szCs w:val="22"/>
                  </w:rPr>
                </w:sdtEndPr>
                <w:sdtContent>
                  <w:p w14:paraId="53BF823F" w14:textId="77777777" w:rsidR="00B201FB" w:rsidRPr="00B201FB" w:rsidRDefault="004558A4" w:rsidP="00B201FB">
                    <w:pPr>
                      <w:rPr>
                        <w:sz w:val="22"/>
                        <w:szCs w:val="22"/>
                      </w:rPr>
                    </w:pPr>
                    <w:sdt>
                      <w:sdtPr>
                        <w:rPr>
                          <w:noProof/>
                        </w:rPr>
                        <w:alias w:val="НМЦД"/>
                        <w:tag w:val="НМЦД"/>
                        <w:id w:val="1812363166"/>
                        <w:placeholder>
                          <w:docPart w:val="EF836D84BE4B448F8E657C73AAADA8C3"/>
                        </w:placeholder>
                        <w15:color w:val="FFFF00"/>
                      </w:sdtPr>
                      <w:sdtEndPr>
                        <w:rPr>
                          <w:sz w:val="22"/>
                          <w:szCs w:val="22"/>
                        </w:rPr>
                      </w:sdtEndPr>
                      <w:sdtContent>
                        <w:r w:rsidR="00B201FB" w:rsidRPr="00B201FB">
                          <w:rPr>
                            <w:noProof/>
                            <w:sz w:val="22"/>
                            <w:szCs w:val="22"/>
                          </w:rPr>
                          <w:fldChar w:fldCharType="begin"/>
                        </w:r>
                        <w:r w:rsidR="00B201FB" w:rsidRPr="00B201FB">
                          <w:rPr>
                            <w:noProof/>
                            <w:sz w:val="22"/>
                            <w:szCs w:val="22"/>
                          </w:rPr>
                          <w:instrText xml:space="preserve"> MERGEFIELD  НМЦД \# "# ### ### ##0,00" </w:instrText>
                        </w:r>
                        <w:r w:rsidR="00B201FB" w:rsidRPr="00B201FB">
                          <w:rPr>
                            <w:noProof/>
                            <w:sz w:val="22"/>
                            <w:szCs w:val="22"/>
                          </w:rPr>
                          <w:fldChar w:fldCharType="separate"/>
                        </w:r>
                        <w:r w:rsidR="00B201FB" w:rsidRPr="00B201FB">
                          <w:rPr>
                            <w:noProof/>
                            <w:sz w:val="22"/>
                            <w:szCs w:val="22"/>
                          </w:rPr>
                          <w:t>480 000, 00»</w:t>
                        </w:r>
                        <w:r w:rsidR="00B201FB" w:rsidRPr="00B201FB">
                          <w:rPr>
                            <w:noProof/>
                            <w:sz w:val="22"/>
                            <w:szCs w:val="22"/>
                          </w:rPr>
                          <w:fldChar w:fldCharType="end"/>
                        </w:r>
                      </w:sdtContent>
                    </w:sdt>
                    <w:r w:rsidR="00B201FB" w:rsidRPr="00B201FB">
                      <w:rPr>
                        <w:noProof/>
                        <w:sz w:val="22"/>
                        <w:szCs w:val="22"/>
                      </w:rPr>
                      <w:t xml:space="preserve"> </w:t>
                    </w:r>
                    <w:sdt>
                      <w:sdtPr>
                        <w:rPr>
                          <w:sz w:val="22"/>
                          <w:szCs w:val="22"/>
                        </w:rPr>
                        <w:id w:val="1423753031"/>
                        <w:placeholder>
                          <w:docPart w:val="90253753203D4D2D87E5B289F20EFCDA"/>
                        </w:placeholder>
                        <w15:color w:val="FFFF00"/>
                        <w:comboBox>
                          <w:listItem w:displayText="рублей" w:value="рублей"/>
                          <w:listItem w:displayText="долларов" w:value="долларов"/>
                          <w:listItem w:displayText="евро" w:value="евро"/>
                        </w:comboBox>
                      </w:sdtPr>
                      <w:sdtEndPr/>
                      <w:sdtContent>
                        <w:r w:rsidR="00B201FB" w:rsidRPr="00B201FB">
                          <w:rPr>
                            <w:sz w:val="22"/>
                            <w:szCs w:val="22"/>
                          </w:rPr>
                          <w:t>рублей</w:t>
                        </w:r>
                      </w:sdtContent>
                    </w:sdt>
                    <w:r w:rsidR="00B201FB" w:rsidRPr="00B201FB">
                      <w:rPr>
                        <w:sz w:val="22"/>
                        <w:szCs w:val="22"/>
                      </w:rPr>
                      <w:t xml:space="preserve"> </w:t>
                    </w:r>
                    <w:sdt>
                      <w:sdtPr>
                        <w:rPr>
                          <w:sz w:val="22"/>
                          <w:szCs w:val="22"/>
                        </w:rPr>
                        <w:id w:val="1941017850"/>
                        <w:placeholder>
                          <w:docPart w:val="C6443830E2B44D8280154779628CA1CB"/>
                        </w:placeholder>
                        <w15:color w:val="FFFF00"/>
                        <w:comboBox>
                          <w:listItem w:displayText="без учета НДС" w:value="без учета НДС"/>
                          <w:listItem w:displayText="с учетом НДС" w:value="с учетом НДС"/>
                        </w:comboBox>
                      </w:sdtPr>
                      <w:sdtEndPr/>
                      <w:sdtContent>
                        <w:r w:rsidR="00B201FB" w:rsidRPr="00B201FB">
                          <w:rPr>
                            <w:sz w:val="22"/>
                            <w:szCs w:val="22"/>
                          </w:rPr>
                          <w:t>без учета НДС</w:t>
                        </w:r>
                      </w:sdtContent>
                    </w:sdt>
                    <w:r w:rsidR="00B201FB" w:rsidRPr="00B201FB">
                      <w:rPr>
                        <w:sz w:val="22"/>
                        <w:szCs w:val="22"/>
                      </w:rPr>
                      <w:t xml:space="preserve"> (закупка на понижающий коэффициент на перечень услуг:</w:t>
                    </w:r>
                  </w:p>
                  <w:p w14:paraId="74F48852" w14:textId="77777777" w:rsidR="00B201FB" w:rsidRPr="00B201FB" w:rsidRDefault="00B201FB" w:rsidP="00B201FB">
                    <w:pPr>
                      <w:rPr>
                        <w:sz w:val="22"/>
                        <w:szCs w:val="22"/>
                      </w:rPr>
                    </w:pPr>
                    <w:r w:rsidRPr="00B201FB">
                      <w:rPr>
                        <w:sz w:val="22"/>
                        <w:szCs w:val="22"/>
                      </w:rPr>
                      <w:t>№1 – 329 395,00</w:t>
                    </w:r>
                  </w:p>
                  <w:p w14:paraId="46CBA435" w14:textId="391C992A" w:rsidR="00B201FB" w:rsidRPr="00396530" w:rsidRDefault="00B201FB" w:rsidP="00B201FB">
                    <w:pPr>
                      <w:pStyle w:val="111"/>
                      <w:numPr>
                        <w:ilvl w:val="0"/>
                        <w:numId w:val="0"/>
                      </w:numPr>
                      <w:spacing w:after="0" w:line="240" w:lineRule="auto"/>
                      <w:jc w:val="left"/>
                      <w:rPr>
                        <w:rStyle w:val="19"/>
                        <w:i/>
                      </w:rPr>
                    </w:pPr>
                    <w:r w:rsidRPr="00B201FB">
                      <w:rPr>
                        <w:sz w:val="22"/>
                        <w:szCs w:val="22"/>
                      </w:rPr>
                      <w:t>№2- -</w:t>
                    </w:r>
                    <w:r w:rsidR="00C4765A">
                      <w:rPr>
                        <w:sz w:val="22"/>
                        <w:szCs w:val="22"/>
                      </w:rPr>
                      <w:t xml:space="preserve"> </w:t>
                    </w:r>
                    <w:r w:rsidRPr="00B201FB">
                      <w:rPr>
                        <w:sz w:val="22"/>
                        <w:szCs w:val="22"/>
                      </w:rPr>
                      <w:t>401 090,00)</w:t>
                    </w:r>
                  </w:p>
                </w:sdtContent>
              </w:sdt>
            </w:tc>
          </w:tr>
          <w:tr w:rsidR="00B201FB" w:rsidRPr="00396530" w14:paraId="368A8E11" w14:textId="77777777" w:rsidTr="00173337">
            <w:trPr>
              <w:tblCellSpacing w:w="42" w:type="dxa"/>
            </w:trPr>
            <w:tc>
              <w:tcPr>
                <w:tcW w:w="775" w:type="dxa"/>
                <w:vAlign w:val="center"/>
              </w:tcPr>
              <w:p w14:paraId="547B0D93" w14:textId="77777777" w:rsidR="00B201FB" w:rsidRPr="00396530" w:rsidRDefault="00B201FB" w:rsidP="00B201FB">
                <w:pPr>
                  <w:pStyle w:val="111"/>
                  <w:rPr>
                    <w:rStyle w:val="19"/>
                  </w:rPr>
                </w:pPr>
              </w:p>
            </w:tc>
            <w:tc>
              <w:tcPr>
                <w:tcW w:w="2893" w:type="dxa"/>
                <w:tcMar>
                  <w:left w:w="85" w:type="dxa"/>
                </w:tcMar>
                <w:vAlign w:val="center"/>
              </w:tcPr>
              <w:p w14:paraId="0FC4AFD3" w14:textId="77777777" w:rsidR="00B201FB" w:rsidRPr="00396530" w:rsidRDefault="00B201FB" w:rsidP="00B201FB">
                <w:pPr>
                  <w:pStyle w:val="111"/>
                  <w:numPr>
                    <w:ilvl w:val="0"/>
                    <w:numId w:val="0"/>
                  </w:numPr>
                  <w:suppressAutoHyphens/>
                  <w:spacing w:after="0" w:line="240" w:lineRule="auto"/>
                  <w:jc w:val="left"/>
                  <w:rPr>
                    <w:rStyle w:val="19"/>
                  </w:rPr>
                </w:pPr>
                <w:r w:rsidRPr="00396530">
                  <w:rPr>
                    <w:rStyle w:val="19"/>
                  </w:rPr>
                  <w:t>Форма оплаты продукции</w:t>
                </w:r>
              </w:p>
            </w:tc>
            <w:sdt>
              <w:sdtPr>
                <w:rPr>
                  <w:rStyle w:val="19"/>
                </w:rPr>
                <w:id w:val="-1299294184"/>
                <w:placeholder>
                  <w:docPart w:val="532D2665BCA0450DBBF0F0470A314FA6"/>
                </w:placeholder>
                <w15:color w:val="FFFF00"/>
              </w:sdtPr>
              <w:sdtEndPr>
                <w:rPr>
                  <w:rStyle w:val="19"/>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799E8F4" w14:textId="18F6F7CA" w:rsidR="00B201FB" w:rsidRPr="00396530" w:rsidRDefault="00B201FB" w:rsidP="00B201FB">
                    <w:pPr>
                      <w:pStyle w:val="111"/>
                      <w:numPr>
                        <w:ilvl w:val="0"/>
                        <w:numId w:val="0"/>
                      </w:numPr>
                      <w:spacing w:after="0" w:line="240" w:lineRule="auto"/>
                      <w:jc w:val="left"/>
                      <w:rPr>
                        <w:rStyle w:val="19"/>
                      </w:rPr>
                    </w:pPr>
                    <w:r w:rsidRPr="00396530">
                      <w:rPr>
                        <w:rStyle w:val="19"/>
                      </w:rPr>
                      <w:fldChar w:fldCharType="begin"/>
                    </w:r>
                    <w:r w:rsidRPr="00396530">
                      <w:rPr>
                        <w:rStyle w:val="19"/>
                      </w:rPr>
                      <w:instrText xml:space="preserve"> MERGEFIELD "Форма_оплаты_продукции" </w:instrText>
                    </w:r>
                    <w:r w:rsidR="004558A4">
                      <w:rPr>
                        <w:rStyle w:val="19"/>
                      </w:rPr>
                      <w:fldChar w:fldCharType="separate"/>
                    </w:r>
                    <w:r w:rsidRPr="00396530">
                      <w:rPr>
                        <w:rStyle w:val="19"/>
                      </w:rPr>
                      <w:fldChar w:fldCharType="end"/>
                    </w:r>
                    <w:r w:rsidR="00CA2C02">
                      <w:rPr>
                        <w:rStyle w:val="19"/>
                      </w:rPr>
                      <w:t>безналичный расчет</w:t>
                    </w:r>
                  </w:p>
                </w:tc>
              </w:sdtContent>
            </w:sdt>
          </w:tr>
          <w:tr w:rsidR="00B201FB" w:rsidRPr="00396530" w14:paraId="74E984A7" w14:textId="77777777" w:rsidTr="00173337">
            <w:trPr>
              <w:tblCellSpacing w:w="42" w:type="dxa"/>
            </w:trPr>
            <w:tc>
              <w:tcPr>
                <w:tcW w:w="775" w:type="dxa"/>
                <w:vAlign w:val="center"/>
              </w:tcPr>
              <w:p w14:paraId="7C78E934" w14:textId="77777777" w:rsidR="00B201FB" w:rsidRPr="00396530" w:rsidRDefault="00B201FB" w:rsidP="00B201FB">
                <w:pPr>
                  <w:pStyle w:val="111"/>
                  <w:rPr>
                    <w:rStyle w:val="19"/>
                  </w:rPr>
                </w:pPr>
              </w:p>
            </w:tc>
            <w:tc>
              <w:tcPr>
                <w:tcW w:w="2893" w:type="dxa"/>
                <w:tcMar>
                  <w:left w:w="85" w:type="dxa"/>
                </w:tcMar>
                <w:vAlign w:val="center"/>
              </w:tcPr>
              <w:p w14:paraId="45977796" w14:textId="77777777" w:rsidR="00B201FB" w:rsidRPr="00396530" w:rsidRDefault="00B201FB" w:rsidP="00B201FB">
                <w:pPr>
                  <w:pStyle w:val="111"/>
                  <w:numPr>
                    <w:ilvl w:val="0"/>
                    <w:numId w:val="0"/>
                  </w:numPr>
                  <w:suppressAutoHyphens/>
                  <w:spacing w:after="0" w:line="240" w:lineRule="auto"/>
                  <w:jc w:val="left"/>
                  <w:rPr>
                    <w:rStyle w:val="19"/>
                  </w:rPr>
                </w:pPr>
                <w:r w:rsidRPr="00396530">
                  <w:rPr>
                    <w:rStyle w:val="19"/>
                  </w:rPr>
                  <w:t>Сроки оплаты продукции</w:t>
                </w:r>
              </w:p>
            </w:tc>
            <w:sdt>
              <w:sdtPr>
                <w:rPr>
                  <w:rStyle w:val="19"/>
                </w:rPr>
                <w:id w:val="1764035768"/>
                <w:placeholder>
                  <w:docPart w:val="0DB3726A4FC048278881F32AF1C41718"/>
                </w:placeholder>
                <w15:color w:val="FFFF00"/>
              </w:sdtPr>
              <w:sdtEndPr>
                <w:rPr>
                  <w:rStyle w:val="19"/>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ED38D88" w14:textId="7F59DBCF" w:rsidR="00B201FB" w:rsidRPr="00396530" w:rsidRDefault="00B201FB" w:rsidP="00B201FB">
                    <w:pPr>
                      <w:pStyle w:val="111"/>
                      <w:numPr>
                        <w:ilvl w:val="0"/>
                        <w:numId w:val="0"/>
                      </w:numPr>
                      <w:spacing w:after="0" w:line="240" w:lineRule="auto"/>
                      <w:jc w:val="left"/>
                      <w:rPr>
                        <w:rStyle w:val="19"/>
                      </w:rPr>
                    </w:pPr>
                    <w:r w:rsidRPr="00396530">
                      <w:rPr>
                        <w:rStyle w:val="19"/>
                      </w:rPr>
                      <w:fldChar w:fldCharType="begin"/>
                    </w:r>
                    <w:r w:rsidRPr="00396530">
                      <w:rPr>
                        <w:rStyle w:val="19"/>
                      </w:rPr>
                      <w:instrText xml:space="preserve"> MERGEFIELD "Сроки_оплаты_продукции" </w:instrText>
                    </w:r>
                    <w:r w:rsidRPr="00396530">
                      <w:rPr>
                        <w:rStyle w:val="19"/>
                      </w:rPr>
                      <w:fldChar w:fldCharType="separate"/>
                    </w:r>
                    <w:r w:rsidR="00CA2C02">
                      <w:rPr>
                        <w:rStyle w:val="19"/>
                        <w:noProof/>
                      </w:rPr>
                      <w:t>7 рабочих дней</w:t>
                    </w:r>
                    <w:r w:rsidRPr="00396530">
                      <w:rPr>
                        <w:rStyle w:val="19"/>
                      </w:rPr>
                      <w:fldChar w:fldCharType="end"/>
                    </w:r>
                  </w:p>
                </w:tc>
              </w:sdtContent>
            </w:sdt>
          </w:tr>
          <w:tr w:rsidR="00B201FB" w:rsidRPr="00396530" w14:paraId="29F036D5" w14:textId="77777777" w:rsidTr="00173337">
            <w:trPr>
              <w:tblCellSpacing w:w="42" w:type="dxa"/>
            </w:trPr>
            <w:tc>
              <w:tcPr>
                <w:tcW w:w="775" w:type="dxa"/>
                <w:vAlign w:val="center"/>
              </w:tcPr>
              <w:p w14:paraId="3D92EA3D" w14:textId="77777777" w:rsidR="00B201FB" w:rsidRPr="00396530" w:rsidRDefault="00B201FB" w:rsidP="00B201FB">
                <w:pPr>
                  <w:pStyle w:val="111"/>
                  <w:rPr>
                    <w:rStyle w:val="19"/>
                  </w:rPr>
                </w:pPr>
              </w:p>
            </w:tc>
            <w:tc>
              <w:tcPr>
                <w:tcW w:w="2893" w:type="dxa"/>
                <w:tcMar>
                  <w:left w:w="85" w:type="dxa"/>
                </w:tcMar>
                <w:vAlign w:val="center"/>
              </w:tcPr>
              <w:p w14:paraId="4830EB78" w14:textId="77777777" w:rsidR="00B201FB" w:rsidRPr="00396530" w:rsidRDefault="00B201FB" w:rsidP="00B201FB">
                <w:pPr>
                  <w:pStyle w:val="111"/>
                  <w:numPr>
                    <w:ilvl w:val="0"/>
                    <w:numId w:val="0"/>
                  </w:numPr>
                  <w:suppressAutoHyphens/>
                  <w:spacing w:after="0" w:line="240" w:lineRule="auto"/>
                  <w:jc w:val="left"/>
                  <w:rPr>
                    <w:rStyle w:val="19"/>
                  </w:rPr>
                </w:pPr>
                <w:r w:rsidRPr="00396530">
                  <w:rPr>
                    <w:rStyle w:val="19"/>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7C6351C" w14:textId="44DB1DE6" w:rsidR="00B201FB" w:rsidRPr="00396530" w:rsidRDefault="00CA2C02" w:rsidP="00B201FB">
                <w:pPr>
                  <w:pStyle w:val="111"/>
                  <w:numPr>
                    <w:ilvl w:val="0"/>
                    <w:numId w:val="0"/>
                  </w:numPr>
                  <w:spacing w:after="0" w:line="240" w:lineRule="auto"/>
                  <w:jc w:val="left"/>
                  <w:rPr>
                    <w:rStyle w:val="19"/>
                  </w:rPr>
                </w:pPr>
                <w:r>
                  <w:rPr>
                    <w:rStyle w:val="19"/>
                  </w:rPr>
                  <w:t xml:space="preserve">С даты подписания акта сдачи-приемки услуг Заказчиком </w:t>
                </w:r>
              </w:p>
            </w:tc>
          </w:tr>
          <w:tr w:rsidR="00B201FB" w:rsidRPr="00396530" w14:paraId="4C693DCB" w14:textId="77777777" w:rsidTr="00173337">
            <w:trPr>
              <w:tblCellSpacing w:w="42" w:type="dxa"/>
            </w:trPr>
            <w:tc>
              <w:tcPr>
                <w:tcW w:w="775" w:type="dxa"/>
                <w:vAlign w:val="center"/>
              </w:tcPr>
              <w:p w14:paraId="7F74640A" w14:textId="77777777" w:rsidR="00B201FB" w:rsidRPr="00396530" w:rsidRDefault="00B201FB" w:rsidP="00B201FB">
                <w:pPr>
                  <w:pStyle w:val="111"/>
                  <w:rPr>
                    <w:rStyle w:val="19"/>
                  </w:rPr>
                </w:pPr>
              </w:p>
            </w:tc>
            <w:tc>
              <w:tcPr>
                <w:tcW w:w="2893" w:type="dxa"/>
                <w:tcMar>
                  <w:left w:w="85" w:type="dxa"/>
                </w:tcMar>
                <w:vAlign w:val="center"/>
              </w:tcPr>
              <w:p w14:paraId="2F2ECB98" w14:textId="77777777" w:rsidR="00B201FB" w:rsidRPr="00396530" w:rsidRDefault="00B201FB" w:rsidP="00B201FB">
                <w:pPr>
                  <w:pStyle w:val="111"/>
                  <w:numPr>
                    <w:ilvl w:val="0"/>
                    <w:numId w:val="0"/>
                  </w:numPr>
                  <w:suppressAutoHyphens/>
                  <w:spacing w:after="0" w:line="240" w:lineRule="auto"/>
                  <w:jc w:val="left"/>
                  <w:rPr>
                    <w:rStyle w:val="19"/>
                  </w:rPr>
                </w:pPr>
                <w:r w:rsidRPr="00396530">
                  <w:rPr>
                    <w:rStyle w:val="19"/>
                  </w:rPr>
                  <w:t>Состав цены договора</w:t>
                </w:r>
              </w:p>
            </w:tc>
            <w:sdt>
              <w:sdtPr>
                <w:rPr>
                  <w:rStyle w:val="19"/>
                </w:rPr>
                <w:id w:val="1442657212"/>
                <w:placeholder>
                  <w:docPart w:val="CA77237DD23A42AC9E32BDBD7059024F"/>
                </w:placeholder>
                <w15:color w:val="FFFF00"/>
              </w:sdtPr>
              <w:sdtEndPr>
                <w:rPr>
                  <w:rStyle w:val="19"/>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14558B7" w14:textId="437791EC" w:rsidR="00B201FB" w:rsidRPr="00396530" w:rsidRDefault="00B201FB" w:rsidP="00B201FB">
                    <w:pPr>
                      <w:pStyle w:val="111"/>
                      <w:numPr>
                        <w:ilvl w:val="0"/>
                        <w:numId w:val="0"/>
                      </w:numPr>
                      <w:spacing w:after="0" w:line="240" w:lineRule="auto"/>
                      <w:jc w:val="left"/>
                      <w:rPr>
                        <w:rStyle w:val="19"/>
                      </w:rPr>
                    </w:pPr>
                    <w:r w:rsidRPr="00396530">
                      <w:rPr>
                        <w:rStyle w:val="19"/>
                      </w:rPr>
                      <w:fldChar w:fldCharType="begin"/>
                    </w:r>
                    <w:r w:rsidRPr="00396530">
                      <w:rPr>
                        <w:rStyle w:val="19"/>
                      </w:rPr>
                      <w:instrText xml:space="preserve"> MERGEFIELD "Состав_цены_договора" </w:instrText>
                    </w:r>
                    <w:r w:rsidRPr="00396530">
                      <w:rPr>
                        <w:rStyle w:val="19"/>
                      </w:rPr>
                      <w:fldChar w:fldCharType="separate"/>
                    </w:r>
                    <w:r w:rsidR="00C4765A">
                      <w:rPr>
                        <w:rStyle w:val="19"/>
                        <w:noProof/>
                      </w:rPr>
                      <w:t>рамочный договор</w:t>
                    </w:r>
                    <w:r w:rsidRPr="00396530">
                      <w:rPr>
                        <w:rStyle w:val="19"/>
                      </w:rPr>
                      <w:fldChar w:fldCharType="end"/>
                    </w:r>
                  </w:p>
                </w:tc>
              </w:sdtContent>
            </w:sdt>
          </w:tr>
          <w:tr w:rsidR="00B201FB" w:rsidRPr="00396530" w14:paraId="4F3309CD" w14:textId="77777777" w:rsidTr="000B1719">
            <w:trPr>
              <w:tblCellSpacing w:w="42" w:type="dxa"/>
            </w:trPr>
            <w:tc>
              <w:tcPr>
                <w:tcW w:w="775" w:type="dxa"/>
                <w:vAlign w:val="center"/>
              </w:tcPr>
              <w:p w14:paraId="7C74825D" w14:textId="77777777" w:rsidR="00B201FB" w:rsidRPr="00396530" w:rsidRDefault="00B201FB" w:rsidP="00B201FB">
                <w:pPr>
                  <w:pStyle w:val="111"/>
                  <w:rPr>
                    <w:rStyle w:val="19"/>
                  </w:rPr>
                </w:pPr>
              </w:p>
            </w:tc>
            <w:tc>
              <w:tcPr>
                <w:tcW w:w="2893" w:type="dxa"/>
                <w:tcMar>
                  <w:left w:w="85" w:type="dxa"/>
                </w:tcMar>
                <w:vAlign w:val="center"/>
              </w:tcPr>
              <w:p w14:paraId="1CBA2006" w14:textId="77777777" w:rsidR="00B201FB" w:rsidRPr="00396530" w:rsidRDefault="00B201FB" w:rsidP="00B201FB">
                <w:pPr>
                  <w:pStyle w:val="111"/>
                  <w:numPr>
                    <w:ilvl w:val="0"/>
                    <w:numId w:val="0"/>
                  </w:numPr>
                  <w:suppressAutoHyphens/>
                  <w:spacing w:after="0" w:line="240" w:lineRule="auto"/>
                  <w:jc w:val="left"/>
                  <w:rPr>
                    <w:rStyle w:val="19"/>
                  </w:rPr>
                </w:pPr>
                <w:r w:rsidRPr="00396530">
                  <w:rPr>
                    <w:rStyle w:val="19"/>
                  </w:rPr>
                  <w:t>Срок гарантии на результат выполненных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B6B51EF" w14:textId="5042F8B7" w:rsidR="00B201FB" w:rsidRPr="00396530" w:rsidRDefault="004558A4" w:rsidP="00B201FB">
                <w:pPr>
                  <w:pStyle w:val="111"/>
                  <w:numPr>
                    <w:ilvl w:val="0"/>
                    <w:numId w:val="0"/>
                  </w:numPr>
                  <w:spacing w:after="0" w:line="240" w:lineRule="auto"/>
                  <w:jc w:val="left"/>
                  <w:rPr>
                    <w:rStyle w:val="19"/>
                  </w:rPr>
                </w:pPr>
                <w:sdt>
                  <w:sdtPr>
                    <w:rPr>
                      <w:rStyle w:val="19"/>
                    </w:rPr>
                    <w:id w:val="-1332670090"/>
                    <w:placeholder>
                      <w:docPart w:val="7A3947AF2CB742179817B38ECCBB1175"/>
                    </w:placeholder>
                    <w15:color w:val="FFFF00"/>
                  </w:sdtPr>
                  <w:sdtEndPr>
                    <w:rPr>
                      <w:rStyle w:val="19"/>
                    </w:rPr>
                  </w:sdtEndPr>
                  <w:sdtContent>
                    <w:r w:rsidR="00CA2C02">
                      <w:rPr>
                        <w:rStyle w:val="19"/>
                      </w:rPr>
                      <w:t>Не установлено</w:t>
                    </w:r>
                  </w:sdtContent>
                </w:sdt>
              </w:p>
            </w:tc>
          </w:tr>
          <w:tr w:rsidR="00B201FB" w:rsidRPr="00396530" w14:paraId="47946339" w14:textId="77777777" w:rsidTr="00DA1E22">
            <w:trPr>
              <w:tblCellSpacing w:w="42" w:type="dxa"/>
            </w:trPr>
            <w:tc>
              <w:tcPr>
                <w:tcW w:w="775" w:type="dxa"/>
                <w:vAlign w:val="center"/>
              </w:tcPr>
              <w:p w14:paraId="740BDE5A" w14:textId="77777777" w:rsidR="00B201FB" w:rsidRPr="00396530" w:rsidRDefault="00B201FB" w:rsidP="00B201FB">
                <w:pPr>
                  <w:pStyle w:val="111"/>
                  <w:rPr>
                    <w:rFonts w:asciiTheme="minorHAnsi" w:hAnsiTheme="minorHAnsi"/>
                  </w:rPr>
                </w:pPr>
              </w:p>
            </w:tc>
            <w:tc>
              <w:tcPr>
                <w:tcW w:w="2893" w:type="dxa"/>
                <w:tcMar>
                  <w:left w:w="85" w:type="dxa"/>
                </w:tcMar>
                <w:vAlign w:val="center"/>
              </w:tcPr>
              <w:p w14:paraId="065E1D95" w14:textId="77777777" w:rsidR="00B201FB" w:rsidRPr="00396530" w:rsidRDefault="00B201FB" w:rsidP="00B201FB">
                <w:pPr>
                  <w:pStyle w:val="afffff"/>
                  <w:jc w:val="both"/>
                  <w:rPr>
                    <w:rFonts w:asciiTheme="minorHAnsi" w:hAnsiTheme="minorHAnsi"/>
                    <w:sz w:val="20"/>
                  </w:rPr>
                </w:pPr>
                <w:proofErr w:type="gramStart"/>
                <w:r w:rsidRPr="00972803">
                  <w:rPr>
                    <w:rFonts w:asciiTheme="minorHAnsi" w:hAnsiTheme="minorHAnsi" w:cs="Calibri"/>
                    <w:color w:val="000000"/>
                    <w:sz w:val="20"/>
                  </w:rPr>
                  <w:t>Доля работ (услуг)</w:t>
                </w:r>
                <w:proofErr w:type="gramEnd"/>
                <w:r w:rsidRPr="00972803">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3A18C68" w14:textId="6BE6D6E0" w:rsidR="00B201FB" w:rsidRPr="00396530" w:rsidRDefault="00B201FB" w:rsidP="00B201FB">
                <w:pPr>
                  <w:pStyle w:val="111"/>
                  <w:numPr>
                    <w:ilvl w:val="0"/>
                    <w:numId w:val="0"/>
                  </w:numPr>
                  <w:spacing w:after="0" w:line="240" w:lineRule="auto"/>
                  <w:jc w:val="left"/>
                  <w:rPr>
                    <w:rFonts w:asciiTheme="minorHAnsi" w:hAnsiTheme="minorHAnsi"/>
                    <w:noProof/>
                  </w:rPr>
                </w:pPr>
                <w:r w:rsidRPr="00396530">
                  <w:rPr>
                    <w:noProof/>
                  </w:rPr>
                  <w:fldChar w:fldCharType="begin"/>
                </w:r>
                <w:r w:rsidRPr="00396530">
                  <w:rPr>
                    <w:rFonts w:asciiTheme="minorHAnsi" w:hAnsiTheme="minorHAnsi"/>
                    <w:noProof/>
                  </w:rPr>
                  <w:instrText xml:space="preserve"> MERGEFIELD Процент_субподрячиков </w:instrText>
                </w:r>
                <w:r w:rsidRPr="00396530">
                  <w:rPr>
                    <w:noProof/>
                  </w:rPr>
                  <w:fldChar w:fldCharType="separate"/>
                </w:r>
                <w:r>
                  <w:rPr>
                    <w:rFonts w:asciiTheme="minorHAnsi" w:hAnsiTheme="minorHAnsi"/>
                    <w:noProof/>
                  </w:rPr>
                  <w:t>«</w:t>
                </w:r>
                <w:r w:rsidR="00CA2C02">
                  <w:rPr>
                    <w:rFonts w:asciiTheme="minorHAnsi" w:hAnsiTheme="minorHAnsi"/>
                    <w:noProof/>
                  </w:rPr>
                  <w:t>25</w:t>
                </w:r>
                <w:r w:rsidR="00C4765A">
                  <w:rPr>
                    <w:rFonts w:asciiTheme="minorHAnsi" w:hAnsiTheme="minorHAnsi"/>
                    <w:noProof/>
                  </w:rPr>
                  <w:t>% п</w:t>
                </w:r>
                <w:r>
                  <w:rPr>
                    <w:rFonts w:asciiTheme="minorHAnsi" w:hAnsiTheme="minorHAnsi"/>
                    <w:noProof/>
                  </w:rPr>
                  <w:t>роцент_субподрячиков»</w:t>
                </w:r>
                <w:r w:rsidRPr="00396530">
                  <w:rPr>
                    <w:noProof/>
                  </w:rPr>
                  <w:fldChar w:fldCharType="end"/>
                </w:r>
              </w:p>
            </w:tc>
          </w:tr>
          <w:tr w:rsidR="00B201FB" w:rsidRPr="00396530" w14:paraId="0E1C05BE" w14:textId="77777777" w:rsidTr="000B1719">
            <w:trPr>
              <w:tblCellSpacing w:w="42" w:type="dxa"/>
            </w:trPr>
            <w:tc>
              <w:tcPr>
                <w:tcW w:w="775" w:type="dxa"/>
                <w:vAlign w:val="center"/>
              </w:tcPr>
              <w:p w14:paraId="22AF5BB3" w14:textId="77777777" w:rsidR="00B201FB" w:rsidRPr="00396530" w:rsidRDefault="00B201FB" w:rsidP="00B201FB">
                <w:pPr>
                  <w:pStyle w:val="111"/>
                  <w:rPr>
                    <w:rStyle w:val="19"/>
                  </w:rPr>
                </w:pPr>
              </w:p>
            </w:tc>
            <w:tc>
              <w:tcPr>
                <w:tcW w:w="2893" w:type="dxa"/>
                <w:tcMar>
                  <w:left w:w="85" w:type="dxa"/>
                </w:tcMar>
                <w:vAlign w:val="center"/>
              </w:tcPr>
              <w:p w14:paraId="3C5D9B46" w14:textId="77777777" w:rsidR="00B201FB" w:rsidRPr="00396530" w:rsidRDefault="00B201FB" w:rsidP="00B201FB">
                <w:pPr>
                  <w:pStyle w:val="111"/>
                  <w:numPr>
                    <w:ilvl w:val="0"/>
                    <w:numId w:val="0"/>
                  </w:numPr>
                  <w:suppressAutoHyphens/>
                  <w:spacing w:after="0" w:line="240" w:lineRule="auto"/>
                  <w:jc w:val="left"/>
                  <w:rPr>
                    <w:rStyle w:val="19"/>
                  </w:rPr>
                </w:pPr>
                <w:r w:rsidRPr="00396530">
                  <w:rPr>
                    <w:rStyle w:val="19"/>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E1A9D93" w14:textId="3A7553F4" w:rsidR="00B201FB" w:rsidRPr="00396530" w:rsidRDefault="00B201FB" w:rsidP="00B201FB">
                <w:pPr>
                  <w:pStyle w:val="111"/>
                  <w:numPr>
                    <w:ilvl w:val="0"/>
                    <w:numId w:val="0"/>
                  </w:numPr>
                  <w:spacing w:after="0" w:line="240" w:lineRule="auto"/>
                  <w:jc w:val="left"/>
                  <w:rPr>
                    <w:rFonts w:asciiTheme="minorHAnsi" w:hAnsiTheme="minorHAnsi"/>
                  </w:rPr>
                </w:pPr>
                <w:r w:rsidRPr="00396530">
                  <w:rPr>
                    <w:rStyle w:val="19"/>
                  </w:rPr>
                  <w:fldChar w:fldCharType="begin"/>
                </w:r>
                <w:r w:rsidRPr="00396530">
                  <w:rPr>
                    <w:rStyle w:val="19"/>
                  </w:rPr>
                  <w:instrText xml:space="preserve"> MERGEFIELD Иные_требования_к_предложениям </w:instrText>
                </w:r>
                <w:r w:rsidRPr="00396530">
                  <w:rPr>
                    <w:rStyle w:val="19"/>
                  </w:rPr>
                  <w:fldChar w:fldCharType="separate"/>
                </w:r>
                <w:r>
                  <w:rPr>
                    <w:rStyle w:val="19"/>
                    <w:noProof/>
                  </w:rPr>
                  <w:t>«Иные_требования_к_предложениям»</w:t>
                </w:r>
                <w:r w:rsidRPr="00396530">
                  <w:rPr>
                    <w:rStyle w:val="19"/>
                  </w:rPr>
                  <w:fldChar w:fldCharType="end"/>
                </w:r>
              </w:p>
            </w:tc>
          </w:tr>
        </w:tbl>
      </w:sdtContent>
    </w:sdt>
    <w:p w14:paraId="64150EE1" w14:textId="77777777"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9E39A0D4E55F42B0B62C4D1ECD23761E"/>
        </w:placeholder>
        <w15:color w:val="FFFF00"/>
      </w:sdtPr>
      <w:sdtEndPr/>
      <w:sdtContent>
        <w:p w14:paraId="16E8CB2C" w14:textId="77777777"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B201FB">
            <w:rPr>
              <w:noProof/>
            </w:rPr>
            <w:t>«Требования_безопасности»</w:t>
          </w:r>
          <w:r>
            <w:rPr>
              <w:noProof/>
            </w:rPr>
            <w:fldChar w:fldCharType="end"/>
          </w:r>
        </w:p>
      </w:sdtContent>
    </w:sdt>
    <w:p w14:paraId="7BC70D01" w14:textId="77777777" w:rsidR="00BC611E" w:rsidRDefault="00BC611E" w:rsidP="00BC611E">
      <w:pPr>
        <w:pStyle w:val="113"/>
      </w:pPr>
      <w:r>
        <w:t xml:space="preserve">Требования </w:t>
      </w:r>
      <w:r w:rsidR="008F35D5">
        <w:t>иные</w:t>
      </w:r>
    </w:p>
    <w:sdt>
      <w:sdtPr>
        <w:alias w:val="Требования к техническому предложению"/>
        <w:tag w:val="Требования к техническому предложению"/>
        <w:id w:val="-2981099"/>
        <w:lock w:val="sdtLocked"/>
        <w:placeholder>
          <w:docPart w:val="9C3B30B1A2D04374A9801A2846E556EF"/>
        </w:placeholder>
        <w15:color w:val="FFFF00"/>
      </w:sdtPr>
      <w:sdtEndPr/>
      <w:sdtContent>
        <w:p w14:paraId="1E4ADE25" w14:textId="77777777" w:rsidR="0078543A" w:rsidRDefault="004A108A" w:rsidP="00BC611E">
          <w:pPr>
            <w:pStyle w:val="1113"/>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r w:rsidR="0078543A">
            <w:t>.</w:t>
          </w:r>
        </w:p>
        <w:p w14:paraId="3938F1CE" w14:textId="77777777" w:rsidR="00BC611E" w:rsidRDefault="004A108A" w:rsidP="00BC611E">
          <w:pPr>
            <w:pStyle w:val="1113"/>
          </w:pPr>
          <w:r w:rsidRPr="002E30A6">
            <w:rPr>
              <w:color w:val="auto"/>
            </w:rPr>
            <w:t xml:space="preserve">Требования к техническому предложению, в том случае, если оно предусмотрено, </w:t>
          </w:r>
          <w:r>
            <w:rPr>
              <w:color w:val="auto"/>
            </w:rPr>
            <w:t>указаны в техническом задании, д</w:t>
          </w:r>
          <w:r w:rsidRPr="002E30A6">
            <w:rPr>
              <w:color w:val="auto"/>
            </w:rPr>
            <w:t>ефектной ведомос</w:t>
          </w:r>
          <w:r>
            <w:rPr>
              <w:color w:val="auto"/>
            </w:rPr>
            <w:t xml:space="preserve">ти, сметной документации, </w:t>
          </w:r>
          <w:r w:rsidRPr="002E30A6">
            <w:rPr>
              <w:color w:val="auto"/>
            </w:rPr>
            <w:t>других документах, описывающих тр</w:t>
          </w:r>
          <w:r>
            <w:rPr>
              <w:color w:val="auto"/>
            </w:rPr>
            <w:t xml:space="preserve">ебования к закупаемой продукции, </w:t>
          </w:r>
          <w:r w:rsidRPr="002E30A6">
            <w:rPr>
              <w:color w:val="auto"/>
            </w:rPr>
            <w:t>и прилагаемых к на</w:t>
          </w:r>
          <w:r>
            <w:rPr>
              <w:color w:val="auto"/>
            </w:rPr>
            <w:t>стоящей документации о закупке</w:t>
          </w:r>
          <w:r w:rsidR="00BC611E">
            <w:t>.</w:t>
          </w:r>
        </w:p>
      </w:sdtContent>
    </w:sdt>
    <w:p w14:paraId="58A146CC" w14:textId="77777777" w:rsidR="00BA5F6B" w:rsidRDefault="00BA5F6B" w:rsidP="00353922">
      <w:pPr>
        <w:pStyle w:val="1113"/>
        <w:numPr>
          <w:ilvl w:val="0"/>
          <w:numId w:val="0"/>
        </w:numPr>
        <w:sectPr w:rsidR="00BA5F6B" w:rsidSect="00243AC8">
          <w:footerReference w:type="default" r:id="rId12"/>
          <w:pgSz w:w="11906" w:h="16838"/>
          <w:pgMar w:top="709" w:right="1701" w:bottom="1276" w:left="1701" w:header="709" w:footer="709" w:gutter="0"/>
          <w:cols w:space="708"/>
          <w:docGrid w:linePitch="360"/>
        </w:sectPr>
      </w:pPr>
    </w:p>
    <w:p w14:paraId="3E25ED94" w14:textId="77777777" w:rsidR="00BE3194" w:rsidRDefault="00BE3194" w:rsidP="00BE3194">
      <w:pPr>
        <w:pStyle w:val="1"/>
      </w:pPr>
      <w:bookmarkStart w:id="6" w:name="_Ref534988715"/>
      <w:bookmarkStart w:id="7" w:name="_Toc143602234"/>
      <w:r w:rsidRPr="007872F0">
        <w:lastRenderedPageBreak/>
        <w:t xml:space="preserve">Требования к участникам </w:t>
      </w:r>
      <w:r>
        <w:t>закупки</w:t>
      </w:r>
      <w:bookmarkEnd w:id="6"/>
      <w:bookmarkEnd w:id="7"/>
    </w:p>
    <w:p w14:paraId="50182F11"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8505" w:type="dxa"/>
        <w:tblLayout w:type="fixed"/>
        <w:tblLook w:val="04A0" w:firstRow="1" w:lastRow="0" w:firstColumn="1" w:lastColumn="0" w:noHBand="0" w:noVBand="1"/>
      </w:tblPr>
      <w:tblGrid>
        <w:gridCol w:w="405"/>
        <w:gridCol w:w="3706"/>
        <w:gridCol w:w="4394"/>
      </w:tblGrid>
      <w:tr w:rsidR="0047532E" w14:paraId="2147A876" w14:textId="77777777"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D27305" w14:textId="77777777" w:rsidR="0047532E" w:rsidRPr="0047532E" w:rsidRDefault="0047532E" w:rsidP="004F0C97">
            <w:pPr>
              <w:suppressAutoHyphens/>
            </w:pPr>
            <w:r w:rsidRPr="0047532E">
              <w:t>№</w:t>
            </w:r>
          </w:p>
        </w:tc>
        <w:tc>
          <w:tcPr>
            <w:tcW w:w="3706" w:type="dxa"/>
            <w:vAlign w:val="center"/>
          </w:tcPr>
          <w:p w14:paraId="06936A7A" w14:textId="77777777"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394" w:type="dxa"/>
            <w:vAlign w:val="center"/>
          </w:tcPr>
          <w:p w14:paraId="60686DC2" w14:textId="77777777"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14:paraId="7EDBF38B" w14:textId="77777777"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5166971" w14:textId="77777777" w:rsidR="0078597D" w:rsidRPr="0057727C" w:rsidRDefault="0078597D" w:rsidP="009F473F">
            <w:pPr>
              <w:pStyle w:val="ac"/>
              <w:numPr>
                <w:ilvl w:val="0"/>
                <w:numId w:val="6"/>
              </w:numPr>
              <w:suppressAutoHyphens/>
            </w:pPr>
          </w:p>
        </w:tc>
        <w:tc>
          <w:tcPr>
            <w:tcW w:w="3706" w:type="dxa"/>
            <w:vAlign w:val="center"/>
          </w:tcPr>
          <w:p w14:paraId="57D80531" w14:textId="77777777" w:rsidR="0078597D" w:rsidRPr="007A6892"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4394" w:type="dxa"/>
            <w:vAlign w:val="center"/>
          </w:tcPr>
          <w:sdt>
            <w:sdtPr>
              <w:id w:val="-1166390939"/>
              <w:placeholder>
                <w:docPart w:val="9C3B30B1A2D04374A9801A2846E556EF"/>
              </w:placeholder>
              <w15:color w:val="FFFF00"/>
            </w:sdtPr>
            <w:sdtEndPr/>
            <w:sdtContent>
              <w:p w14:paraId="154C0D48" w14:textId="77777777" w:rsidR="00967A80"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3"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14:paraId="21A64CE3" w14:textId="77777777" w:rsidR="00476CD1"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14:paraId="03E0701E" w14:textId="77777777" w:rsidR="00DF3CC5" w:rsidRPr="00D73D97"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14:paraId="5439E598" w14:textId="77777777" w:rsidR="00C51201"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14:paraId="4C29E8FC" w14:textId="19B724E7" w:rsidR="006A2440"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C27077">
                  <w:rPr>
                    <w:rStyle w:val="affff"/>
                  </w:rPr>
                  <w:t>6.5.3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5833C9" w14:paraId="240AD428" w14:textId="77777777"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71B2031" w14:textId="77777777" w:rsidR="005833C9" w:rsidRPr="0057727C" w:rsidRDefault="005833C9" w:rsidP="005833C9">
            <w:pPr>
              <w:pStyle w:val="ac"/>
              <w:numPr>
                <w:ilvl w:val="0"/>
                <w:numId w:val="6"/>
              </w:numPr>
              <w:suppressAutoHyphens/>
            </w:pPr>
          </w:p>
        </w:tc>
        <w:tc>
          <w:tcPr>
            <w:tcW w:w="3706" w:type="dxa"/>
            <w:vAlign w:val="center"/>
          </w:tcPr>
          <w:p w14:paraId="46AEEC04" w14:textId="77777777" w:rsidR="005833C9" w:rsidRPr="0047532E" w:rsidRDefault="005833C9" w:rsidP="005833C9">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646B81F069A946F0A1D5559CEFDD21DE"/>
            </w:placeholder>
            <w15:color w:val="FFFF00"/>
          </w:sdtPr>
          <w:sdtEndPr/>
          <w:sdtContent>
            <w:tc>
              <w:tcPr>
                <w:tcW w:w="4394" w:type="dxa"/>
                <w:vAlign w:val="center"/>
              </w:tcPr>
              <w:p w14:paraId="3FA124BA" w14:textId="77777777" w:rsidR="005833C9" w:rsidRPr="0047532E" w:rsidRDefault="005833C9" w:rsidP="005833C9">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14:paraId="73F6F7A1" w14:textId="77777777"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E79BB2D" w14:textId="77777777" w:rsidR="0047532E" w:rsidRPr="0057727C" w:rsidRDefault="0047532E" w:rsidP="009F473F">
            <w:pPr>
              <w:pStyle w:val="ac"/>
              <w:numPr>
                <w:ilvl w:val="0"/>
                <w:numId w:val="6"/>
              </w:numPr>
              <w:suppressAutoHyphens/>
            </w:pPr>
          </w:p>
        </w:tc>
        <w:tc>
          <w:tcPr>
            <w:tcW w:w="3706" w:type="dxa"/>
            <w:vAlign w:val="center"/>
          </w:tcPr>
          <w:p w14:paraId="2F0E937A" w14:textId="77777777" w:rsidR="0047532E" w:rsidRPr="0047532E"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196D4B">
              <w:t>Неприостановление</w:t>
            </w:r>
            <w:proofErr w:type="spellEnd"/>
            <w:r w:rsidRPr="00196D4B">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9E213AE820EE4BA6A203520F96960C54"/>
            </w:placeholder>
            <w15:color w:val="FFFF00"/>
          </w:sdtPr>
          <w:sdtEndPr/>
          <w:sdtContent>
            <w:sdt>
              <w:sdtPr>
                <w:id w:val="-1825498209"/>
                <w:placeholder>
                  <w:docPart w:val="16FEFA2CA8B541489324B6F33E8BBDEC"/>
                </w:placeholder>
                <w15:color w:val="FFFF00"/>
              </w:sdtPr>
              <w:sdtEndPr/>
              <w:sdtContent>
                <w:sdt>
                  <w:sdtPr>
                    <w:id w:val="-588309584"/>
                    <w:placeholder>
                      <w:docPart w:val="BC6267AFC7E44B66B19D2D0B1727A778"/>
                    </w:placeholder>
                    <w15:color w:val="FFFF00"/>
                  </w:sdtPr>
                  <w:sdtEndPr/>
                  <w:sdtContent>
                    <w:tc>
                      <w:tcPr>
                        <w:tcW w:w="4394" w:type="dxa"/>
                        <w:vAlign w:val="center"/>
                      </w:tcPr>
                      <w:p w14:paraId="5D3C78E6" w14:textId="77777777" w:rsidR="0047532E" w:rsidRPr="0047532E" w:rsidRDefault="008E7EB1" w:rsidP="006915DB">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14:paraId="67505543" w14:textId="77777777"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486C0CA" w14:textId="77777777" w:rsidR="007A6892" w:rsidRPr="0057727C" w:rsidRDefault="007A6892" w:rsidP="009F473F">
            <w:pPr>
              <w:pStyle w:val="ac"/>
              <w:numPr>
                <w:ilvl w:val="0"/>
                <w:numId w:val="6"/>
              </w:numPr>
              <w:suppressAutoHyphens/>
            </w:pPr>
          </w:p>
        </w:tc>
        <w:tc>
          <w:tcPr>
            <w:tcW w:w="3706" w:type="dxa"/>
            <w:vAlign w:val="center"/>
          </w:tcPr>
          <w:p w14:paraId="209EF567" w14:textId="77777777" w:rsidR="007A6892" w:rsidRPr="007A6892" w:rsidRDefault="0000144D" w:rsidP="006915DB">
            <w:pPr>
              <w:suppressAutoHyphens/>
              <w:cnfStyle w:val="000000010000" w:firstRow="0" w:lastRow="0" w:firstColumn="0" w:lastColumn="0" w:oddVBand="0" w:evenVBand="0" w:oddHBand="0" w:evenHBand="1" w:firstRowFirstColumn="0" w:firstRowLastColumn="0" w:lastRowFirstColumn="0" w:lastRowLastColumn="0"/>
            </w:pPr>
            <w:r w:rsidRPr="0000144D">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D23BD1537B0E4F1280E6E0445628C474"/>
            </w:placeholder>
            <w15:color w:val="FFFF00"/>
          </w:sdtPr>
          <w:sdtEndPr/>
          <w:sdtContent>
            <w:sdt>
              <w:sdtPr>
                <w:id w:val="1734434407"/>
                <w:placeholder>
                  <w:docPart w:val="DA88F8ED2D9C47C589040F250DBAFDF3"/>
                </w:placeholder>
                <w15:color w:val="FFFF00"/>
              </w:sdtPr>
              <w:sdtEndPr/>
              <w:sdtContent>
                <w:sdt>
                  <w:sdtPr>
                    <w:id w:val="128986883"/>
                    <w:placeholder>
                      <w:docPart w:val="4AFED15157C1460C8A867364FD49947E"/>
                    </w:placeholder>
                    <w15:color w:val="FFFF00"/>
                  </w:sdtPr>
                  <w:sdtEndPr/>
                  <w:sdtContent>
                    <w:tc>
                      <w:tcPr>
                        <w:tcW w:w="4394" w:type="dxa"/>
                        <w:vAlign w:val="center"/>
                      </w:tcPr>
                      <w:p w14:paraId="0D39391A" w14:textId="77777777" w:rsidR="007A6892" w:rsidRPr="0047532E" w:rsidRDefault="008E7EB1" w:rsidP="006915DB">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00144D" w14:paraId="25505289" w14:textId="77777777"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FE3DBBC" w14:textId="77777777" w:rsidR="0000144D" w:rsidRPr="0057727C" w:rsidRDefault="0000144D" w:rsidP="009F473F">
            <w:pPr>
              <w:pStyle w:val="ac"/>
              <w:numPr>
                <w:ilvl w:val="0"/>
                <w:numId w:val="6"/>
              </w:numPr>
              <w:suppressAutoHyphens/>
            </w:pPr>
          </w:p>
        </w:tc>
        <w:tc>
          <w:tcPr>
            <w:tcW w:w="3706" w:type="dxa"/>
            <w:vAlign w:val="center"/>
          </w:tcPr>
          <w:p w14:paraId="33718075" w14:textId="77777777" w:rsidR="0000144D" w:rsidRPr="007A6892" w:rsidRDefault="0000144D" w:rsidP="006915DB">
            <w:pPr>
              <w:suppressAutoHyphens/>
              <w:cnfStyle w:val="000000100000" w:firstRow="0" w:lastRow="0" w:firstColumn="0" w:lastColumn="0" w:oddVBand="0" w:evenVBand="0" w:oddHBand="1" w:evenHBand="0" w:firstRowFirstColumn="0" w:firstRowLastColumn="0" w:lastRowFirstColumn="0" w:lastRowLastColumn="0"/>
            </w:pPr>
            <w:r w:rsidRPr="0000144D">
              <w:t>Отсутствие у участника закупки ограничений для участия в закупках, установленных законодательством Российской Федерации</w:t>
            </w:r>
          </w:p>
        </w:tc>
        <w:sdt>
          <w:sdtPr>
            <w:id w:val="1504087363"/>
            <w:placeholder>
              <w:docPart w:val="133ADCF8314F437D918A864DBBF1954D"/>
            </w:placeholder>
            <w15:color w:val="FFFF00"/>
          </w:sdtPr>
          <w:sdtEndPr/>
          <w:sdtContent>
            <w:tc>
              <w:tcPr>
                <w:tcW w:w="4394" w:type="dxa"/>
                <w:vAlign w:val="center"/>
              </w:tcPr>
              <w:p w14:paraId="2459D515" w14:textId="77777777" w:rsidR="0000144D" w:rsidRDefault="0000144D" w:rsidP="006915DB">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7228C6" w14:paraId="27E6DE09" w14:textId="77777777"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57B0553" w14:textId="77777777" w:rsidR="007228C6" w:rsidRPr="0057727C" w:rsidRDefault="007228C6" w:rsidP="009F473F">
            <w:pPr>
              <w:pStyle w:val="ac"/>
              <w:numPr>
                <w:ilvl w:val="0"/>
                <w:numId w:val="6"/>
              </w:numPr>
              <w:suppressAutoHyphens/>
            </w:pPr>
          </w:p>
        </w:tc>
        <w:tc>
          <w:tcPr>
            <w:tcW w:w="3706" w:type="dxa"/>
            <w:vAlign w:val="center"/>
          </w:tcPr>
          <w:p w14:paraId="2B87F36E" w14:textId="77777777" w:rsidR="007228C6" w:rsidRPr="007A6892" w:rsidRDefault="007228C6" w:rsidP="006915DB">
            <w:pPr>
              <w:suppressAutoHyphens/>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BEDB193C6FDF4E018DD147529066291D"/>
            </w:placeholder>
            <w15:color w:val="FFFF00"/>
          </w:sdtPr>
          <w:sdtEndPr/>
          <w:sdtContent>
            <w:sdt>
              <w:sdtPr>
                <w:id w:val="-1227372339"/>
                <w:placeholder>
                  <w:docPart w:val="C30382A39F124840A8C34C259E5D27CD"/>
                </w:placeholder>
                <w15:color w:val="FFFF00"/>
              </w:sdtPr>
              <w:sdtEndPr/>
              <w:sdtContent>
                <w:sdt>
                  <w:sdtPr>
                    <w:id w:val="-85692800"/>
                    <w:placeholder>
                      <w:docPart w:val="C316AB81E9D2432FBA0318B99CB34DE9"/>
                    </w:placeholder>
                    <w15:color w:val="FFFF00"/>
                  </w:sdtPr>
                  <w:sdtEndPr/>
                  <w:sdtContent>
                    <w:tc>
                      <w:tcPr>
                        <w:tcW w:w="4394" w:type="dxa"/>
                        <w:vAlign w:val="center"/>
                      </w:tcPr>
                      <w:p w14:paraId="1992983B" w14:textId="77777777" w:rsidR="007228C6" w:rsidRDefault="007228C6" w:rsidP="006915DB">
                        <w:pPr>
                          <w:suppressAutoHyphens/>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14:paraId="1535B9A6" w14:textId="77777777"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EE0C780" w14:textId="77777777" w:rsidR="007228C6" w:rsidRPr="0057727C" w:rsidRDefault="007228C6" w:rsidP="009F473F">
            <w:pPr>
              <w:pStyle w:val="ac"/>
              <w:numPr>
                <w:ilvl w:val="0"/>
                <w:numId w:val="6"/>
              </w:numPr>
              <w:suppressAutoHyphens/>
            </w:pPr>
          </w:p>
        </w:tc>
        <w:tc>
          <w:tcPr>
            <w:tcW w:w="3706" w:type="dxa"/>
            <w:vAlign w:val="center"/>
          </w:tcPr>
          <w:p w14:paraId="7052573C" w14:textId="77777777" w:rsidR="007228C6" w:rsidRPr="007A6892" w:rsidRDefault="007228C6" w:rsidP="006915DB">
            <w:pPr>
              <w:suppressAutoHyphens/>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2C6545198231429B8F3CB04FFE0FF0CE"/>
            </w:placeholder>
            <w15:color w:val="FFFF00"/>
          </w:sdtPr>
          <w:sdtEndPr/>
          <w:sdtContent>
            <w:sdt>
              <w:sdtPr>
                <w:id w:val="2013024472"/>
                <w:placeholder>
                  <w:docPart w:val="136637EC840649BEA93BBB8C0593163C"/>
                </w:placeholder>
                <w15:color w:val="FFFF00"/>
              </w:sdtPr>
              <w:sdtEndPr/>
              <w:sdtContent>
                <w:sdt>
                  <w:sdtPr>
                    <w:id w:val="-1950388802"/>
                    <w:placeholder>
                      <w:docPart w:val="D703CF2E3F4744F4A3B2F19F5A0FD704"/>
                    </w:placeholder>
                    <w15:color w:val="FFFF00"/>
                  </w:sdtPr>
                  <w:sdtEndPr/>
                  <w:sdtContent>
                    <w:tc>
                      <w:tcPr>
                        <w:tcW w:w="4394" w:type="dxa"/>
                        <w:vAlign w:val="center"/>
                      </w:tcPr>
                      <w:p w14:paraId="21E97B8E" w14:textId="77777777" w:rsidR="007228C6" w:rsidRDefault="007228C6" w:rsidP="006915DB">
                        <w:pPr>
                          <w:suppressAutoHyphens/>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14:paraId="62E4825B" w14:textId="77777777"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91FDE96" w14:textId="77777777" w:rsidR="003A14B5" w:rsidRPr="0057727C" w:rsidRDefault="003A14B5" w:rsidP="009F473F">
            <w:pPr>
              <w:pStyle w:val="ac"/>
              <w:numPr>
                <w:ilvl w:val="0"/>
                <w:numId w:val="6"/>
              </w:numPr>
              <w:suppressAutoHyphens/>
            </w:pPr>
          </w:p>
        </w:tc>
        <w:tc>
          <w:tcPr>
            <w:tcW w:w="3706" w:type="dxa"/>
            <w:vAlign w:val="center"/>
          </w:tcPr>
          <w:p w14:paraId="66AAECB1" w14:textId="77777777" w:rsidR="003A14B5" w:rsidRPr="007A6892" w:rsidRDefault="003A14B5" w:rsidP="006915DB">
            <w:pPr>
              <w:suppressAutoHyphens/>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B20869488F01428A9DED919C7323974B"/>
            </w:placeholder>
            <w15:color w:val="FFFF00"/>
          </w:sdtPr>
          <w:sdtEndPr/>
          <w:sdtContent>
            <w:tc>
              <w:tcPr>
                <w:tcW w:w="4394" w:type="dxa"/>
                <w:vAlign w:val="center"/>
              </w:tcPr>
              <w:p w14:paraId="46473817" w14:textId="77777777" w:rsidR="003A14B5" w:rsidRDefault="00613845" w:rsidP="009F473F">
                <w:pPr>
                  <w:pStyle w:val="ac"/>
                  <w:numPr>
                    <w:ilvl w:val="0"/>
                    <w:numId w:val="11"/>
                  </w:numPr>
                  <w:suppressAutoHyphens/>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14:paraId="353F9283" w14:textId="77777777" w:rsidR="003A14B5" w:rsidRPr="0047532E" w:rsidRDefault="00613845" w:rsidP="007A2FD5">
                <w:pPr>
                  <w:pStyle w:val="ac"/>
                  <w:numPr>
                    <w:ilvl w:val="0"/>
                    <w:numId w:val="11"/>
                  </w:numPr>
                  <w:suppressAutoHyphens/>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3A14B5">
                  <w:t xml:space="preserve"> по форме </w:t>
                </w:r>
                <w:r w:rsidR="00A14999">
                  <w:t xml:space="preserve">КНД 1160080 или </w:t>
                </w:r>
                <w:r w:rsidR="003A14B5">
                  <w:t>КНД 116008</w:t>
                </w:r>
                <w:r w:rsidR="007A2FD5">
                  <w:t>2</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14:paraId="7392015F" w14:textId="77777777"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369C3EF" w14:textId="77777777" w:rsidR="00773FF0" w:rsidRPr="0057727C" w:rsidRDefault="00773FF0" w:rsidP="009F473F">
            <w:pPr>
              <w:pStyle w:val="ac"/>
              <w:numPr>
                <w:ilvl w:val="0"/>
                <w:numId w:val="6"/>
              </w:numPr>
              <w:suppressAutoHyphens/>
            </w:pPr>
          </w:p>
        </w:tc>
        <w:tc>
          <w:tcPr>
            <w:tcW w:w="3706" w:type="dxa"/>
            <w:vAlign w:val="center"/>
          </w:tcPr>
          <w:p w14:paraId="3B8E90B9" w14:textId="77777777" w:rsidR="00773FF0" w:rsidRPr="007A6892" w:rsidRDefault="00773FF0" w:rsidP="006915DB">
            <w:pPr>
              <w:suppressAutoHyphens/>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9C3B30B1A2D04374A9801A2846E556EF"/>
              </w:placeholder>
              <w15:color w:val="FFFF00"/>
            </w:sdtPr>
            <w:sdtEndPr/>
            <w:sdtContent>
              <w:p w14:paraId="6752EE6F" w14:textId="77777777" w:rsidR="00773FF0" w:rsidRDefault="00773FF0" w:rsidP="006915DB">
                <w:pPr>
                  <w:suppressAutoHyphens/>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BE0483" w14:paraId="2CFB1AC9" w14:textId="77777777"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34B8CAD" w14:textId="77777777" w:rsidR="00BE0483" w:rsidRPr="0057727C" w:rsidRDefault="00BE0483" w:rsidP="009F473F">
            <w:pPr>
              <w:pStyle w:val="ac"/>
              <w:numPr>
                <w:ilvl w:val="0"/>
                <w:numId w:val="6"/>
              </w:numPr>
              <w:suppressAutoHyphens/>
            </w:pPr>
          </w:p>
        </w:tc>
        <w:tc>
          <w:tcPr>
            <w:tcW w:w="3706" w:type="dxa"/>
            <w:vAlign w:val="center"/>
          </w:tcPr>
          <w:p w14:paraId="4460A9BB" w14:textId="77777777" w:rsidR="00BE0483" w:rsidRPr="00773FF0" w:rsidRDefault="00BE0483" w:rsidP="006915DB">
            <w:pPr>
              <w:suppressAutoHyphens/>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9C3B30B1A2D04374A9801A2846E556EF"/>
              </w:placeholder>
              <w15:color w:val="FFFF00"/>
            </w:sdtPr>
            <w:sdtEndPr/>
            <w:sdtContent>
              <w:p w14:paraId="4B5C3F74" w14:textId="77777777" w:rsidR="00BE0483" w:rsidRPr="00773FF0" w:rsidRDefault="00BE0483" w:rsidP="006915DB">
                <w:pPr>
                  <w:suppressAutoHyphens/>
                  <w:cnfStyle w:val="000000010000" w:firstRow="0" w:lastRow="0" w:firstColumn="0" w:lastColumn="0" w:oddVBand="0" w:evenVBand="0" w:oddHBand="0" w:evenHBand="1" w:firstRowFirstColumn="0" w:firstRowLastColumn="0" w:lastRowFirstColumn="0" w:lastRowLastColumn="0"/>
                </w:pPr>
                <w:r w:rsidRPr="00773FF0">
                  <w:t>Указание о соответствии требованию в заявке на участие в закупке</w:t>
                </w:r>
              </w:p>
            </w:sdtContent>
          </w:sdt>
        </w:tc>
      </w:tr>
      <w:tr w:rsidR="0012574A" w14:paraId="548079F3" w14:textId="77777777"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3F5C19" w14:textId="77777777" w:rsidR="0012574A" w:rsidRPr="0057727C" w:rsidRDefault="0012574A" w:rsidP="009F473F">
            <w:pPr>
              <w:pStyle w:val="ac"/>
              <w:numPr>
                <w:ilvl w:val="0"/>
                <w:numId w:val="6"/>
              </w:numPr>
              <w:suppressAutoHyphens/>
            </w:pPr>
          </w:p>
        </w:tc>
        <w:tc>
          <w:tcPr>
            <w:tcW w:w="3706" w:type="dxa"/>
            <w:vAlign w:val="center"/>
          </w:tcPr>
          <w:p w14:paraId="71BD0511" w14:textId="77777777" w:rsidR="0012574A" w:rsidRPr="00BE0483" w:rsidRDefault="0012574A" w:rsidP="006915DB">
            <w:pPr>
              <w:suppressAutoHyphens/>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4394" w:type="dxa"/>
            <w:vAlign w:val="center"/>
          </w:tcPr>
          <w:sdt>
            <w:sdtPr>
              <w:id w:val="-888957995"/>
              <w:placeholder>
                <w:docPart w:val="9C3B30B1A2D04374A9801A2846E556EF"/>
              </w:placeholder>
              <w15:color w:val="FFFF00"/>
            </w:sdtPr>
            <w:sdtEndPr/>
            <w:sdtContent>
              <w:sdt>
                <w:sdtPr>
                  <w:id w:val="1915047173"/>
                  <w:placeholder>
                    <w:docPart w:val="68D8E75D00DA4AD7B01BD2C11126E482"/>
                  </w:placeholder>
                  <w15:color w:val="FFFF00"/>
                </w:sdtPr>
                <w:sdtEndPr/>
                <w:sdtContent>
                  <w:p w14:paraId="7B786325" w14:textId="464107E0" w:rsidR="0012574A" w:rsidRPr="008A5D69" w:rsidRDefault="00A64D02" w:rsidP="00A64D02">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4558A4">
                      <w:fldChar w:fldCharType="begin"/>
                    </w:r>
                    <w:r w:rsidR="004558A4">
                      <w:instrText xml:space="preserve"> MERGEFIELD Минимальное_колво_рассматриваемых_догов </w:instrText>
                    </w:r>
                    <w:r w:rsidR="004558A4">
                      <w:fldChar w:fldCharType="separate"/>
                    </w:r>
                    <w:r w:rsidR="00B201FB">
                      <w:rPr>
                        <w:noProof/>
                      </w:rPr>
                      <w:t>«Минимальное_колво_рассматриваемых_догов»</w:t>
                    </w:r>
                    <w:r w:rsidR="004558A4">
                      <w:rPr>
                        <w:noProof/>
                      </w:rPr>
                      <w:fldChar w:fldCharType="end"/>
                    </w:r>
                    <w:r>
                      <w:t xml:space="preserve"> </w:t>
                    </w:r>
                    <w:r w:rsidRPr="003C6F93">
                      <w:t>договор</w:t>
                    </w:r>
                    <w:r w:rsidR="00B8247A">
                      <w:t xml:space="preserve"> (-а/-</w:t>
                    </w:r>
                    <w:proofErr w:type="spellStart"/>
                    <w:r w:rsidR="00B8247A">
                      <w:t>ов</w:t>
                    </w:r>
                    <w:proofErr w:type="spellEnd"/>
                    <w:r w:rsidR="00B8247A">
                      <w:t>)</w:t>
                    </w:r>
                    <w:r w:rsidRPr="003C6F93">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C27077">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sdtContent>
          </w:sdt>
        </w:tc>
      </w:tr>
      <w:tr w:rsidR="006724D0" w14:paraId="353E0B6D" w14:textId="77777777"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FD354B0" w14:textId="77777777" w:rsidR="006724D0" w:rsidRPr="0057727C" w:rsidRDefault="006724D0" w:rsidP="009F473F">
            <w:pPr>
              <w:pStyle w:val="ac"/>
              <w:numPr>
                <w:ilvl w:val="0"/>
                <w:numId w:val="6"/>
              </w:numPr>
              <w:suppressAutoHyphens/>
            </w:pPr>
          </w:p>
        </w:tc>
        <w:tc>
          <w:tcPr>
            <w:tcW w:w="3706" w:type="dxa"/>
            <w:vAlign w:val="center"/>
          </w:tcPr>
          <w:p w14:paraId="4964D5FA" w14:textId="77777777" w:rsidR="006724D0" w:rsidRPr="0078597D" w:rsidRDefault="006724D0" w:rsidP="006915DB">
            <w:pPr>
              <w:suppressAutoHyphens/>
              <w:cnfStyle w:val="000000010000" w:firstRow="0" w:lastRow="0" w:firstColumn="0" w:lastColumn="0" w:oddVBand="0" w:evenVBand="0" w:oddHBand="0" w:evenHBand="1" w:firstRowFirstColumn="0" w:firstRowLastColumn="0" w:lastRowFirstColumn="0" w:lastRowLastColumn="0"/>
            </w:pPr>
            <w:r>
              <w:t>Наличие финансовых ресурсов</w:t>
            </w:r>
          </w:p>
        </w:tc>
        <w:tc>
          <w:tcPr>
            <w:tcW w:w="4394" w:type="dxa"/>
            <w:vAlign w:val="center"/>
          </w:tcPr>
          <w:sdt>
            <w:sdtPr>
              <w:id w:val="411744090"/>
              <w:placeholder>
                <w:docPart w:val="D68EE1B282004D058F66790036483711"/>
              </w:placeholder>
              <w15:color w:val="FFFF00"/>
            </w:sdtPr>
            <w:sdtEndPr/>
            <w:sdtContent>
              <w:p w14:paraId="3C71C331" w14:textId="77777777" w:rsidR="00BF5A67" w:rsidRDefault="006724D0" w:rsidP="006915DB">
                <w:pPr>
                  <w:suppressAutoHyphens/>
                  <w:cnfStyle w:val="000000010000" w:firstRow="0" w:lastRow="0" w:firstColumn="0" w:lastColumn="0" w:oddVBand="0" w:evenVBand="0" w:oddHBand="0" w:evenHBand="1" w:firstRowFirstColumn="0" w:firstRowLastColumn="0" w:lastRowFirstColumn="0" w:lastRowLastColumn="0"/>
                </w:pPr>
                <w:r w:rsidRPr="00354916">
                  <w:rPr>
                    <w:b/>
                  </w:rPr>
                  <w:t>1.</w:t>
                </w:r>
                <w:r>
                  <w:t xml:space="preserve"> К</w:t>
                </w:r>
                <w:r w:rsidRPr="001F1860">
                  <w:t xml:space="preserve">опии бухгалтерского баланса, отчета о прибылях и убытках за последний </w:t>
                </w:r>
                <w:r w:rsidR="005C4FBA">
                  <w:t>отчетный период</w:t>
                </w:r>
                <w:r w:rsidR="00E639F5">
                  <w:t xml:space="preserve"> и за последний </w:t>
                </w:r>
                <w:r w:rsidR="00E639F5" w:rsidRPr="00AA4518">
                  <w:rPr>
                    <w:i/>
                  </w:rPr>
                  <w:t>полный</w:t>
                </w:r>
                <w:r w:rsidR="00E639F5">
                  <w:t xml:space="preserve"> год</w:t>
                </w:r>
                <w:r w:rsidR="005C4FBA">
                  <w:t>.</w:t>
                </w:r>
              </w:p>
              <w:p w14:paraId="735A13CD" w14:textId="77777777" w:rsidR="006724D0" w:rsidRDefault="00BF5A67" w:rsidP="006915DB">
                <w:pPr>
                  <w:suppressAutoHyphens/>
                  <w:cnfStyle w:val="000000010000" w:firstRow="0" w:lastRow="0" w:firstColumn="0" w:lastColumn="0" w:oddVBand="0" w:evenVBand="0" w:oddHBand="0" w:evenHBand="1" w:firstRowFirstColumn="0" w:firstRowLastColumn="0" w:lastRowFirstColumn="0" w:lastRowLastColumn="0"/>
                </w:pPr>
                <w:r w:rsidRPr="00354916">
                  <w:rPr>
                    <w:b/>
                  </w:rPr>
                  <w:t>2.</w:t>
                </w:r>
                <w:r w:rsidR="00C8764F">
                  <w:t xml:space="preserve"> Д</w:t>
                </w:r>
                <w:r w:rsidR="00C8764F" w:rsidRPr="001F1860">
                  <w:t>ля предприятий, состоящих на учете по упр</w:t>
                </w:r>
                <w:r w:rsidR="00C8764F">
                  <w:t>ощенной системе налогообложения</w:t>
                </w:r>
                <w:r w:rsidR="00B971AC">
                  <w:t xml:space="preserve"> —</w:t>
                </w:r>
                <w:r>
                  <w:t xml:space="preserve"> </w:t>
                </w:r>
                <w:r w:rsidR="00C8764F">
                  <w:t>к</w:t>
                </w:r>
                <w:r w:rsidR="00354916" w:rsidRPr="001F1860">
                  <w:t>опи</w:t>
                </w:r>
                <w:r w:rsidR="00FD2D72">
                  <w:t>я</w:t>
                </w:r>
                <w:r w:rsidR="00354916" w:rsidRPr="001F1860">
                  <w:t xml:space="preserve"> </w:t>
                </w:r>
                <w:r w:rsidR="00FD2D72">
                  <w:t>н</w:t>
                </w:r>
                <w:r w:rsidR="00FD2D72" w:rsidRPr="00FD2D72">
                  <w:t>алогов</w:t>
                </w:r>
                <w:r w:rsidR="00FD2D72">
                  <w:t>ой</w:t>
                </w:r>
                <w:r w:rsidR="00FD2D72" w:rsidRPr="00FD2D72">
                  <w:t xml:space="preserve"> деклараци</w:t>
                </w:r>
                <w:r w:rsidR="00FD2D72">
                  <w:t>и</w:t>
                </w:r>
                <w:r w:rsidR="00FD2D72" w:rsidRPr="00FD2D72">
                  <w:t xml:space="preserve"> по налогу, уплачиваемому в связи с применением упр</w:t>
                </w:r>
                <w:r w:rsidR="00C8764F">
                  <w:t>ощенной системы налогообложения</w:t>
                </w:r>
                <w:r w:rsidR="00AA4518" w:rsidRPr="001F1860">
                  <w:t xml:space="preserve"> за последний </w:t>
                </w:r>
                <w:r w:rsidR="00AA4518">
                  <w:t xml:space="preserve">отчетный период и за последний </w:t>
                </w:r>
                <w:r w:rsidR="00AA4518" w:rsidRPr="00AA4518">
                  <w:rPr>
                    <w:i/>
                  </w:rPr>
                  <w:t>полный</w:t>
                </w:r>
                <w:r w:rsidR="00AA4518">
                  <w:t xml:space="preserve"> год</w:t>
                </w:r>
                <w:r w:rsidR="006724D0">
                  <w:t>.</w:t>
                </w:r>
              </w:p>
              <w:p w14:paraId="61B699FB" w14:textId="77777777" w:rsidR="006724D0" w:rsidRDefault="00D815E5" w:rsidP="005A1FC0">
                <w:pPr>
                  <w:suppressAutoHyphens/>
                  <w:cnfStyle w:val="000000010000" w:firstRow="0" w:lastRow="0" w:firstColumn="0" w:lastColumn="0" w:oddVBand="0" w:evenVBand="0" w:oddHBand="0" w:evenHBand="1" w:firstRowFirstColumn="0" w:firstRowLastColumn="0" w:lastRowFirstColumn="0" w:lastRowLastColumn="0"/>
                </w:pPr>
                <w:r w:rsidRPr="00354916">
                  <w:rPr>
                    <w:b/>
                  </w:rPr>
                  <w:t>3</w:t>
                </w:r>
                <w:r w:rsidR="006724D0" w:rsidRPr="00354916">
                  <w:rPr>
                    <w:b/>
                  </w:rPr>
                  <w:t>.</w:t>
                </w:r>
                <w:r w:rsidR="006724D0">
                  <w:t xml:space="preserve"> </w:t>
                </w:r>
                <w:r w:rsidR="005A1FC0">
                  <w:t>Д</w:t>
                </w:r>
                <w:r w:rsidR="005A1FC0" w:rsidRPr="00C56A36">
                  <w:t>ля нерезидентов Российской Фе</w:t>
                </w:r>
                <w:r w:rsidR="005A1FC0">
                  <w:t>дерации (иная форма отчетности</w:t>
                </w:r>
                <w:r w:rsidR="00B971AC">
                  <w:t xml:space="preserve"> —</w:t>
                </w:r>
                <w:r w:rsidR="005A1FC0">
                  <w:t xml:space="preserve"> з</w:t>
                </w:r>
                <w:r w:rsidR="00DB1664">
                  <w:t>аверенная</w:t>
                </w:r>
                <w:r w:rsidR="00DB1664" w:rsidRPr="006D787B">
                  <w:t xml:space="preserve"> участником отчетность в соответствие со стандартами, применимыми для </w:t>
                </w:r>
                <w:r w:rsidR="00DB1664">
                  <w:t>б</w:t>
                </w:r>
                <w:r w:rsidR="00DB1664" w:rsidRPr="006D787B">
                  <w:t xml:space="preserve">ухгалтерской отчетности </w:t>
                </w:r>
                <w:r w:rsidR="00DB1664">
                  <w:t>в</w:t>
                </w:r>
                <w:r w:rsidR="00DB1664" w:rsidRPr="006D787B">
                  <w:t xml:space="preserve"> </w:t>
                </w:r>
                <w:r w:rsidR="00843C75" w:rsidRPr="00C56A36">
                  <w:t>Российской Фе</w:t>
                </w:r>
                <w:r w:rsidR="00843C75">
                  <w:t xml:space="preserve">дерации </w:t>
                </w:r>
                <w:r w:rsidR="00DB1664" w:rsidRPr="006D787B">
                  <w:t>(</w:t>
                </w:r>
                <w:r w:rsidR="00DB1664">
                  <w:t>б</w:t>
                </w:r>
                <w:r w:rsidR="00DB1664" w:rsidRPr="006D787B">
                  <w:t xml:space="preserve">ухгалтерский баланс, </w:t>
                </w:r>
                <w:r w:rsidR="00DB1664">
                  <w:t>о</w:t>
                </w:r>
                <w:r w:rsidR="00DB1664" w:rsidRPr="006D787B">
                  <w:t>тч</w:t>
                </w:r>
                <w:r w:rsidR="00DB1664">
                  <w:t>е</w:t>
                </w:r>
                <w:r w:rsidR="00DB1664" w:rsidRPr="006D787B">
                  <w:t xml:space="preserve">т о прибылях и убытках, </w:t>
                </w:r>
                <w:r w:rsidR="00DB1664">
                  <w:t>о</w:t>
                </w:r>
                <w:r w:rsidR="00DB1664" w:rsidRPr="006D787B">
                  <w:t>тчет о движении денежных средств)</w:t>
                </w:r>
                <w:r w:rsidR="00126AD0" w:rsidRPr="001F1860">
                  <w:t xml:space="preserve"> за последний </w:t>
                </w:r>
                <w:r w:rsidR="00126AD0">
                  <w:t xml:space="preserve">отчетный период и за последний </w:t>
                </w:r>
                <w:r w:rsidR="00126AD0" w:rsidRPr="00AA4518">
                  <w:rPr>
                    <w:i/>
                  </w:rPr>
                  <w:t>полный</w:t>
                </w:r>
                <w:r w:rsidR="00126AD0">
                  <w:t xml:space="preserve"> год</w:t>
                </w:r>
                <w:r w:rsidR="006724D0" w:rsidRPr="006D787B">
                  <w:t>.</w:t>
                </w:r>
              </w:p>
            </w:sdtContent>
          </w:sdt>
        </w:tc>
      </w:tr>
      <w:tr w:rsidR="00AD60F1" w14:paraId="6D8BCEA4" w14:textId="77777777"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84914E3" w14:textId="77777777" w:rsidR="00AD60F1" w:rsidRPr="0057727C" w:rsidRDefault="00AD60F1" w:rsidP="009F473F">
            <w:pPr>
              <w:pStyle w:val="ac"/>
              <w:numPr>
                <w:ilvl w:val="0"/>
                <w:numId w:val="6"/>
              </w:numPr>
              <w:suppressAutoHyphens/>
            </w:pPr>
          </w:p>
        </w:tc>
        <w:tc>
          <w:tcPr>
            <w:tcW w:w="3706" w:type="dxa"/>
            <w:vAlign w:val="center"/>
          </w:tcPr>
          <w:p w14:paraId="16B31C76" w14:textId="77777777" w:rsidR="005F3AAF" w:rsidRPr="005227CF" w:rsidRDefault="005227CF" w:rsidP="004454D0">
            <w:pPr>
              <w:suppressAutoHyphens/>
              <w:cnfStyle w:val="000000100000" w:firstRow="0" w:lastRow="0" w:firstColumn="0" w:lastColumn="0" w:oddVBand="0" w:evenVBand="0" w:oddHBand="1" w:evenHBand="0" w:firstRowFirstColumn="0" w:firstRowLastColumn="0" w:lastRowFirstColumn="0" w:lastRowLastColumn="0"/>
            </w:pPr>
            <w:r w:rsidRPr="005227CF">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14:paraId="7057A618" w14:textId="77777777" w:rsidR="00AD60F1" w:rsidRDefault="004558A4" w:rsidP="005C4FBA">
            <w:pPr>
              <w:suppressAutoHyphens/>
              <w:cnfStyle w:val="000000100000" w:firstRow="0" w:lastRow="0" w:firstColumn="0" w:lastColumn="0" w:oddVBand="0" w:evenVBand="0" w:oddHBand="1" w:evenHBand="0" w:firstRowFirstColumn="0" w:firstRowLastColumn="0" w:lastRowFirstColumn="0" w:lastRowLastColumn="0"/>
            </w:pPr>
            <w:sdt>
              <w:sdtPr>
                <w:id w:val="964774210"/>
                <w:placeholder>
                  <w:docPart w:val="3677DE9CEA494FF1B85829F715BADDFD"/>
                </w:placeholder>
                <w15:color w:val="FFFF00"/>
              </w:sdtPr>
              <w:sdtEndPr/>
              <w:sdtContent>
                <w:r w:rsidR="001A19D0">
                  <w:rPr>
                    <w:noProof/>
                  </w:rPr>
                  <w:fldChar w:fldCharType="begin"/>
                </w:r>
                <w:r w:rsidR="001A19D0">
                  <w:rPr>
                    <w:noProof/>
                  </w:rPr>
                  <w:instrText xml:space="preserve"> MERGEFIELD "Документ_кадровых_ресурсов" </w:instrText>
                </w:r>
                <w:r w:rsidR="001A19D0">
                  <w:rPr>
                    <w:noProof/>
                  </w:rPr>
                  <w:fldChar w:fldCharType="separate"/>
                </w:r>
                <w:r w:rsidR="00B201FB">
                  <w:rPr>
                    <w:noProof/>
                  </w:rPr>
                  <w:t>«Документ_кадровых_ресурсов»</w:t>
                </w:r>
                <w:r w:rsidR="001A19D0">
                  <w:rPr>
                    <w:noProof/>
                  </w:rPr>
                  <w:fldChar w:fldCharType="end"/>
                </w:r>
              </w:sdtContent>
            </w:sdt>
          </w:p>
        </w:tc>
      </w:tr>
      <w:tr w:rsidR="00AD60F1" w14:paraId="5AF6F00F" w14:textId="77777777"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7836762" w14:textId="77777777" w:rsidR="00AD60F1" w:rsidRPr="0057727C" w:rsidRDefault="00AD60F1" w:rsidP="009F473F">
            <w:pPr>
              <w:pStyle w:val="ac"/>
              <w:numPr>
                <w:ilvl w:val="0"/>
                <w:numId w:val="6"/>
              </w:numPr>
              <w:suppressAutoHyphens/>
            </w:pPr>
          </w:p>
        </w:tc>
        <w:tc>
          <w:tcPr>
            <w:tcW w:w="3706" w:type="dxa"/>
            <w:vAlign w:val="center"/>
          </w:tcPr>
          <w:p w14:paraId="7721F38A" w14:textId="77777777" w:rsidR="00AD60F1" w:rsidRDefault="005227CF" w:rsidP="004454D0">
            <w:pPr>
              <w:suppressAutoHyphens/>
              <w:cnfStyle w:val="000000010000" w:firstRow="0" w:lastRow="0" w:firstColumn="0" w:lastColumn="0" w:oddVBand="0" w:evenVBand="0" w:oddHBand="0" w:evenHBand="1" w:firstRowFirstColumn="0" w:firstRowLastColumn="0" w:lastRowFirstColumn="0" w:lastRowLastColumn="0"/>
            </w:pPr>
            <w:r w:rsidRPr="005227CF">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5227CF">
              <w:t>пр</w:t>
            </w:r>
            <w:proofErr w:type="spellEnd"/>
            <w:r w:rsidRPr="005227CF">
              <w:t>)</w:t>
            </w:r>
          </w:p>
        </w:tc>
        <w:tc>
          <w:tcPr>
            <w:tcW w:w="4394" w:type="dxa"/>
            <w:vAlign w:val="center"/>
          </w:tcPr>
          <w:p w14:paraId="6C88E646" w14:textId="77777777" w:rsidR="00AD60F1" w:rsidRDefault="00453176" w:rsidP="00453176">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sidR="00B201FB">
              <w:rPr>
                <w:noProof/>
              </w:rPr>
              <w:t>«Требование_о_наличии_производственных_ре»</w:t>
            </w:r>
            <w:r>
              <w:rPr>
                <w:noProof/>
              </w:rPr>
              <w:fldChar w:fldCharType="end"/>
            </w:r>
          </w:p>
        </w:tc>
      </w:tr>
      <w:tr w:rsidR="00E0345E" w14:paraId="7E5C3BB9" w14:textId="77777777" w:rsidTr="00B766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E644731" w14:textId="77777777" w:rsidR="00E0345E" w:rsidRPr="0057727C" w:rsidRDefault="00E0345E" w:rsidP="00E0345E">
            <w:pPr>
              <w:pStyle w:val="ac"/>
              <w:numPr>
                <w:ilvl w:val="0"/>
                <w:numId w:val="6"/>
              </w:numPr>
              <w:suppressAutoHyphens/>
            </w:pPr>
          </w:p>
        </w:tc>
        <w:tc>
          <w:tcPr>
            <w:tcW w:w="3706" w:type="dxa"/>
            <w:vAlign w:val="center"/>
          </w:tcPr>
          <w:p w14:paraId="780BF12C" w14:textId="77777777" w:rsidR="00E0345E" w:rsidRDefault="00E0345E" w:rsidP="00E0345E">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7D302509" w14:textId="77777777" w:rsidR="00E0345E" w:rsidRPr="005227CF" w:rsidRDefault="004558A4" w:rsidP="00E0345E">
            <w:pPr>
              <w:suppressAutoHyphens/>
              <w:cnfStyle w:val="000000100000" w:firstRow="0" w:lastRow="0" w:firstColumn="0" w:lastColumn="0" w:oddVBand="0" w:evenVBand="0" w:oddHBand="1" w:evenHBand="0" w:firstRowFirstColumn="0" w:firstRowLastColumn="0" w:lastRowFirstColumn="0" w:lastRowLastColumn="0"/>
            </w:pPr>
            <w:sdt>
              <w:sdtPr>
                <w:id w:val="-1252425604"/>
                <w:placeholder>
                  <w:docPart w:val="A67B140489594E199F42411A188D1754"/>
                </w:placeholder>
                <w15:color w:val="FFFF00"/>
              </w:sdtPr>
              <w:sdtEndPr/>
              <w:sdtContent>
                <w:r w:rsidR="00E0345E">
                  <w:rPr>
                    <w:noProof/>
                  </w:rPr>
                  <w:fldChar w:fldCharType="begin"/>
                </w:r>
                <w:r w:rsidR="00E0345E">
                  <w:rPr>
                    <w:noProof/>
                  </w:rPr>
                  <w:instrText xml:space="preserve"> MERGEFIELD "Документ_о_СРО" </w:instrText>
                </w:r>
                <w:r w:rsidR="00E0345E">
                  <w:rPr>
                    <w:noProof/>
                  </w:rPr>
                  <w:fldChar w:fldCharType="separate"/>
                </w:r>
                <w:r w:rsidR="00B201FB">
                  <w:rPr>
                    <w:noProof/>
                  </w:rPr>
                  <w:t>«Документ_о_СРО»</w:t>
                </w:r>
                <w:r w:rsidR="00E0345E">
                  <w:rPr>
                    <w:noProof/>
                  </w:rPr>
                  <w:fldChar w:fldCharType="end"/>
                </w:r>
                <w:r w:rsidR="00E0345E">
                  <w:t xml:space="preserve"> </w:t>
                </w:r>
              </w:sdtContent>
            </w:sdt>
          </w:p>
        </w:tc>
        <w:sdt>
          <w:sdtPr>
            <w:id w:val="2131509673"/>
            <w:placeholder>
              <w:docPart w:val="CB00326027A94556BCCF8AC4ACB3935F"/>
            </w:placeholder>
            <w15:color w:val="FFFF00"/>
          </w:sdtPr>
          <w:sdtEndPr/>
          <w:sdtContent>
            <w:tc>
              <w:tcPr>
                <w:tcW w:w="4394" w:type="dxa"/>
                <w:vAlign w:val="center"/>
              </w:tcPr>
              <w:p w14:paraId="3B09B472" w14:textId="47BF36AA" w:rsidR="00E0345E" w:rsidRDefault="004558A4" w:rsidP="00E0345E">
                <w:pPr>
                  <w:suppressAutoHyphens/>
                  <w:cnfStyle w:val="000000100000" w:firstRow="0" w:lastRow="0" w:firstColumn="0" w:lastColumn="0" w:oddVBand="0" w:evenVBand="0" w:oddHBand="1" w:evenHBand="0" w:firstRowFirstColumn="0" w:firstRowLastColumn="0" w:lastRowFirstColumn="0" w:lastRowLastColumn="0"/>
                  <w:rPr>
                    <w:noProof/>
                  </w:rPr>
                </w:pPr>
                <w:r>
                  <w:fldChar w:fldCharType="begin"/>
                </w:r>
                <w:r>
                  <w:instrText xml:space="preserve"> MERGEFIELD Справка_СРО </w:instrText>
                </w:r>
                <w:r>
                  <w:fldChar w:fldCharType="separate"/>
                </w:r>
                <w:r w:rsidR="00801BE3">
                  <w:rPr>
                    <w:noProof/>
                  </w:rPr>
                  <w:t>не требуется</w:t>
                </w:r>
                <w:r>
                  <w:rPr>
                    <w:noProof/>
                  </w:rPr>
                  <w:fldChar w:fldCharType="end"/>
                </w:r>
              </w:p>
            </w:tc>
          </w:sdtContent>
        </w:sdt>
      </w:tr>
    </w:tbl>
    <w:p w14:paraId="336C1EE5" w14:textId="77777777"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12" w:type="dxa"/>
        <w:tblLook w:val="04A0" w:firstRow="1" w:lastRow="0" w:firstColumn="1" w:lastColumn="0" w:noHBand="0" w:noVBand="1"/>
      </w:tblPr>
      <w:tblGrid>
        <w:gridCol w:w="462"/>
        <w:gridCol w:w="3118"/>
        <w:gridCol w:w="4932"/>
      </w:tblGrid>
      <w:tr w:rsidR="00B377D5" w:rsidRPr="0047532E" w14:paraId="6FB8B38E" w14:textId="77777777" w:rsidTr="00FB68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55EA063D" w14:textId="77777777" w:rsidR="00B377D5" w:rsidRPr="0047532E" w:rsidRDefault="00B377D5" w:rsidP="00FA002A">
            <w:pPr>
              <w:suppressAutoHyphens/>
            </w:pPr>
            <w:r w:rsidRPr="0047532E">
              <w:t>№</w:t>
            </w:r>
          </w:p>
        </w:tc>
        <w:tc>
          <w:tcPr>
            <w:tcW w:w="3118" w:type="dxa"/>
            <w:vAlign w:val="center"/>
          </w:tcPr>
          <w:p w14:paraId="0DFE4434" w14:textId="77777777"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14:paraId="6E8B43E6" w14:textId="77777777"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DF23A4" w14:paraId="22DA3007" w14:textId="77777777" w:rsidTr="00FB688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1BCD4919" w14:textId="77777777" w:rsidR="00DF23A4" w:rsidRPr="0057727C" w:rsidRDefault="00DF23A4" w:rsidP="00DF23A4">
            <w:pPr>
              <w:pStyle w:val="ac"/>
              <w:numPr>
                <w:ilvl w:val="0"/>
                <w:numId w:val="6"/>
              </w:numPr>
              <w:suppressAutoHyphens/>
            </w:pPr>
          </w:p>
        </w:tc>
        <w:tc>
          <w:tcPr>
            <w:tcW w:w="3118" w:type="dxa"/>
            <w:vAlign w:val="center"/>
          </w:tcPr>
          <w:p w14:paraId="2D79F6F6" w14:textId="77777777" w:rsidR="00DF23A4" w:rsidRDefault="00DF23A4" w:rsidP="00BD55CD">
            <w:pPr>
              <w:pStyle w:val="afffff"/>
              <w:cnfStyle w:val="000000100000" w:firstRow="0" w:lastRow="0" w:firstColumn="0" w:lastColumn="0" w:oddVBand="0" w:evenVBand="0" w:oddHBand="1" w:evenHBand="0" w:firstRowFirstColumn="0" w:firstRowLastColumn="0" w:lastRowFirstColumn="0" w:lastRowLastColumn="0"/>
            </w:pPr>
            <w:r>
              <w:t>В случае привлечения субподрядчиков — соответствие субподрядчиков специальным требованиям</w:t>
            </w:r>
          </w:p>
        </w:tc>
        <w:tc>
          <w:tcPr>
            <w:tcW w:w="4932" w:type="dxa"/>
            <w:vAlign w:val="center"/>
          </w:tcPr>
          <w:p w14:paraId="3B03FBA8" w14:textId="77777777" w:rsidR="00DF23A4" w:rsidRDefault="004558A4" w:rsidP="00BD55CD">
            <w:pPr>
              <w:pStyle w:val="afffff"/>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"Возможность_привлечения_субподрядчиков" </w:instrText>
            </w:r>
            <w:r>
              <w:fldChar w:fldCharType="separate"/>
            </w:r>
            <w:r w:rsidR="00B201FB">
              <w:rPr>
                <w:noProof/>
              </w:rPr>
              <w:t>«Возможность_привлечения_субподрядчиков»</w:t>
            </w:r>
            <w:r>
              <w:rPr>
                <w:noProof/>
              </w:rPr>
              <w:fldChar w:fldCharType="end"/>
            </w:r>
          </w:p>
        </w:tc>
      </w:tr>
      <w:tr w:rsidR="00DF23A4" w14:paraId="6E8563F9" w14:textId="77777777" w:rsidTr="00FB688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277147C6" w14:textId="77777777" w:rsidR="00DF23A4" w:rsidRPr="0057727C" w:rsidRDefault="00DF23A4" w:rsidP="00DF23A4">
            <w:pPr>
              <w:pStyle w:val="ac"/>
              <w:numPr>
                <w:ilvl w:val="0"/>
                <w:numId w:val="6"/>
              </w:numPr>
              <w:suppressAutoHyphens/>
            </w:pPr>
          </w:p>
        </w:tc>
        <w:tc>
          <w:tcPr>
            <w:tcW w:w="3118" w:type="dxa"/>
            <w:vAlign w:val="center"/>
          </w:tcPr>
          <w:p w14:paraId="3FDB387E" w14:textId="77777777" w:rsidR="00DF23A4" w:rsidRPr="007A6892" w:rsidRDefault="00DF23A4" w:rsidP="00BD55CD">
            <w:pPr>
              <w:pStyle w:val="afffff"/>
              <w:cnfStyle w:val="000000010000" w:firstRow="0" w:lastRow="0" w:firstColumn="0" w:lastColumn="0" w:oddVBand="0" w:evenVBand="0" w:oddHBand="0" w:evenHBand="1" w:firstRowFirstColumn="0" w:firstRowLastColumn="0" w:lastRowFirstColumn="0" w:lastRowLastColumn="0"/>
            </w:pPr>
            <w:r>
              <w:t>Разрешение на выполнение работ, оказание услуг</w:t>
            </w:r>
          </w:p>
        </w:tc>
        <w:sdt>
          <w:sdtPr>
            <w:id w:val="-239564702"/>
            <w:placeholder>
              <w:docPart w:val="857C89EA46D6498FBDA7DF40920989D1"/>
            </w:placeholder>
            <w15:color w:val="FFFF00"/>
          </w:sdtPr>
          <w:sdtEndPr/>
          <w:sdtContent>
            <w:sdt>
              <w:sdtPr>
                <w:id w:val="327176005"/>
                <w:placeholder>
                  <w:docPart w:val="7C8FC919FBEF4B33AE5BE6035670233C"/>
                </w:placeholder>
                <w15:color w:val="FFFF00"/>
              </w:sdtPr>
              <w:sdtEndPr/>
              <w:sdtContent>
                <w:tc>
                  <w:tcPr>
                    <w:tcW w:w="4932" w:type="dxa"/>
                    <w:vAlign w:val="center"/>
                  </w:tcPr>
                  <w:p w14:paraId="58131124" w14:textId="57781DFB" w:rsidR="00DF23A4" w:rsidRPr="0047532E" w:rsidRDefault="00DF23A4" w:rsidP="00BD55CD">
                    <w:pPr>
                      <w:pStyle w:val="afffff"/>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B201FB">
                      <w:rPr>
                        <w:noProof/>
                      </w:rPr>
                      <w:t>«</w:t>
                    </w:r>
                    <w:r w:rsidR="00C4765A">
                      <w:rPr>
                        <w:noProof/>
                      </w:rPr>
                      <w:t>н</w:t>
                    </w:r>
                    <w:r w:rsidR="00C4765A">
                      <w:t>е требуется</w:t>
                    </w:r>
                    <w:r>
                      <w:rPr>
                        <w:noProof/>
                      </w:rPr>
                      <w:fldChar w:fldCharType="end"/>
                    </w:r>
                  </w:p>
                </w:tc>
              </w:sdtContent>
            </w:sdt>
          </w:sdtContent>
        </w:sdt>
      </w:tr>
      <w:tr w:rsidR="00DF23A4" w14:paraId="45F3C971" w14:textId="77777777" w:rsidTr="00FB688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0E5935C1" w14:textId="77777777" w:rsidR="00DF23A4" w:rsidRPr="0057727C" w:rsidRDefault="00DF23A4" w:rsidP="00DF23A4">
            <w:pPr>
              <w:pStyle w:val="ac"/>
              <w:numPr>
                <w:ilvl w:val="0"/>
                <w:numId w:val="6"/>
              </w:numPr>
              <w:suppressAutoHyphens/>
            </w:pPr>
          </w:p>
        </w:tc>
        <w:tc>
          <w:tcPr>
            <w:tcW w:w="3118" w:type="dxa"/>
            <w:vAlign w:val="center"/>
          </w:tcPr>
          <w:sdt>
            <w:sdtPr>
              <w:id w:val="347765857"/>
              <w:placeholder>
                <w:docPart w:val="DE4158C2C6554056A154610FF5DCE3AE"/>
              </w:placeholder>
              <w15:color w:val="FFFF00"/>
            </w:sdtPr>
            <w:sdtEndPr>
              <w:rPr>
                <w:noProof/>
              </w:rPr>
            </w:sdtEndPr>
            <w:sdtContent>
              <w:p w14:paraId="0F6FEEFB" w14:textId="77777777" w:rsidR="00DF23A4" w:rsidRDefault="00DF23A4" w:rsidP="00BD55CD">
                <w:pPr>
                  <w:pStyle w:val="afffff"/>
                  <w:cnfStyle w:val="000000100000" w:firstRow="0" w:lastRow="0" w:firstColumn="0" w:lastColumn="0" w:oddVBand="0" w:evenVBand="0" w:oddHBand="1" w:evenHBand="0" w:firstRowFirstColumn="0" w:firstRowLastColumn="0" w:lastRowFirstColumn="0" w:lastRowLastColumn="0"/>
                </w:pPr>
                <w:r>
                  <w:t>Аттестация НАКС</w:t>
                </w:r>
              </w:p>
            </w:sdtContent>
          </w:sdt>
        </w:tc>
        <w:sdt>
          <w:sdtPr>
            <w:id w:val="-678418893"/>
            <w:placeholder>
              <w:docPart w:val="1C659AF2A255450E819E5CFC48BCDB5F"/>
            </w:placeholder>
            <w15:color w:val="FFFF00"/>
          </w:sdtPr>
          <w:sdtEndPr/>
          <w:sdtContent>
            <w:sdt>
              <w:sdtPr>
                <w:id w:val="1793399717"/>
                <w:placeholder>
                  <w:docPart w:val="8440C498EDEF44E2ABE7D59D8380DCBA"/>
                </w:placeholder>
                <w15:color w:val="FFFF00"/>
              </w:sdtPr>
              <w:sdtEndPr/>
              <w:sdtContent>
                <w:tc>
                  <w:tcPr>
                    <w:tcW w:w="4932" w:type="dxa"/>
                    <w:vAlign w:val="center"/>
                  </w:tcPr>
                  <w:p w14:paraId="542FB9B2" w14:textId="11006BC8" w:rsidR="00DF23A4" w:rsidRDefault="004558A4" w:rsidP="00BD55CD">
                    <w:pPr>
                      <w:pStyle w:val="afffff"/>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Документ_требования_об_аттестации_НАКС </w:instrText>
                    </w:r>
                    <w:r>
                      <w:fldChar w:fldCharType="separate"/>
                    </w:r>
                    <w:r w:rsidR="00B201FB">
                      <w:rPr>
                        <w:noProof/>
                      </w:rPr>
                      <w:t>«</w:t>
                    </w:r>
                    <w:r w:rsidR="00C4765A">
                      <w:rPr>
                        <w:noProof/>
                      </w:rPr>
                      <w:t>н</w:t>
                    </w:r>
                    <w:r w:rsidR="00C4765A">
                      <w:t>е требуется</w:t>
                    </w:r>
                    <w:r>
                      <w:fldChar w:fldCharType="end"/>
                    </w:r>
                  </w:p>
                </w:tc>
              </w:sdtContent>
            </w:sdt>
          </w:sdtContent>
        </w:sdt>
      </w:tr>
      <w:tr w:rsidR="00461327" w14:paraId="663DC4A5" w14:textId="77777777" w:rsidTr="00FB688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3483BD7B" w14:textId="77777777" w:rsidR="00461327" w:rsidRPr="0057727C" w:rsidRDefault="00461327" w:rsidP="00461327">
            <w:pPr>
              <w:pStyle w:val="ac"/>
              <w:numPr>
                <w:ilvl w:val="0"/>
                <w:numId w:val="6"/>
              </w:numPr>
              <w:suppressAutoHyphens/>
            </w:pPr>
          </w:p>
        </w:tc>
        <w:tc>
          <w:tcPr>
            <w:tcW w:w="3118" w:type="dxa"/>
            <w:vAlign w:val="center"/>
          </w:tcPr>
          <w:p w14:paraId="3D08F1D3" w14:textId="77777777" w:rsidR="00461327" w:rsidRPr="00E6737E" w:rsidRDefault="007E0A0A" w:rsidP="006E7CC9">
            <w:pPr>
              <w:pStyle w:val="afffff"/>
              <w:jc w:val="both"/>
              <w:cnfStyle w:val="000000010000" w:firstRow="0" w:lastRow="0" w:firstColumn="0" w:lastColumn="0" w:oddVBand="0" w:evenVBand="0" w:oddHBand="0" w:evenHBand="1" w:firstRowFirstColumn="0" w:firstRowLastColumn="0" w:lastRowFirstColumn="0" w:lastRowLastColumn="0"/>
            </w:pPr>
            <w:r w:rsidRPr="007E0A0A">
              <w:rPr>
                <w:rFonts w:cstheme="minorHAnsi"/>
              </w:rPr>
              <w:t xml:space="preserve">Информация и документы об обеспечении </w:t>
            </w:r>
            <w:proofErr w:type="gramStart"/>
            <w:r w:rsidRPr="007E0A0A">
              <w:rPr>
                <w:rFonts w:cstheme="minorHAnsi"/>
              </w:rPr>
              <w:t>исполнения обязательств</w:t>
            </w:r>
            <w:proofErr w:type="gramEnd"/>
            <w:r w:rsidRPr="007E0A0A">
              <w:rPr>
                <w:rFonts w:cstheme="minorHAnsi"/>
              </w:rPr>
              <w:t xml:space="preserve"> связанных с участием в закупке, если соответствующее требование предусмотрено документацией о закупке:</w:t>
            </w:r>
          </w:p>
        </w:tc>
        <w:tc>
          <w:tcPr>
            <w:tcW w:w="4932" w:type="dxa"/>
            <w:vAlign w:val="center"/>
          </w:tcPr>
          <w:p w14:paraId="1B31F2D6" w14:textId="35BFB58C" w:rsidR="00461327" w:rsidRDefault="004558A4" w:rsidP="00461327">
            <w:pPr>
              <w:pStyle w:val="afffff"/>
              <w:jc w:val="both"/>
              <w:cnfStyle w:val="000000010000" w:firstRow="0" w:lastRow="0" w:firstColumn="0" w:lastColumn="0" w:oddVBand="0" w:evenVBand="0" w:oddHBand="0" w:evenHBand="1" w:firstRowFirstColumn="0" w:firstRowLastColumn="0" w:lastRowFirstColumn="0" w:lastRowLastColumn="0"/>
            </w:pPr>
            <w:r>
              <w:fldChar w:fldCharType="begin"/>
            </w:r>
            <w:r>
              <w:instrText xml:space="preserve"> MERGEFIELD Требу</w:instrText>
            </w:r>
            <w:r>
              <w:instrText xml:space="preserve">ется_обеспечение_заявкидоговора </w:instrText>
            </w:r>
            <w:r>
              <w:fldChar w:fldCharType="separate"/>
            </w:r>
            <w:r w:rsidR="00B201FB">
              <w:rPr>
                <w:noProof/>
              </w:rPr>
              <w:t>«</w:t>
            </w:r>
            <w:r w:rsidR="00C4765A">
              <w:rPr>
                <w:noProof/>
              </w:rPr>
              <w:t>н</w:t>
            </w:r>
            <w:r w:rsidR="00C4765A">
              <w:t>е т</w:t>
            </w:r>
            <w:r w:rsidR="00B201FB">
              <w:rPr>
                <w:noProof/>
              </w:rPr>
              <w:t>ребуется»</w:t>
            </w:r>
            <w:r>
              <w:rPr>
                <w:noProof/>
              </w:rPr>
              <w:fldChar w:fldCharType="end"/>
            </w:r>
          </w:p>
        </w:tc>
      </w:tr>
    </w:tbl>
    <w:p w14:paraId="6AADE407" w14:textId="77777777" w:rsidR="00461327" w:rsidRPr="00D30F4C" w:rsidRDefault="00461327" w:rsidP="00461327">
      <w:pPr>
        <w:pStyle w:val="113"/>
        <w:spacing w:line="240" w:lineRule="auto"/>
        <w:jc w:val="both"/>
      </w:pPr>
      <w:r w:rsidRPr="00D30F4C">
        <w:t>Требование по обеспечению заявки на участие в закупочной процедуре</w:t>
      </w:r>
    </w:p>
    <w:permStart w:id="1580735588" w:edGrp="everyone" w:displacedByCustomXml="next"/>
    <w:sdt>
      <w:sdtPr>
        <w:rPr>
          <w:b w:val="0"/>
        </w:rPr>
        <w:alias w:val="Специальные требования"/>
        <w:tag w:val="Специальные требования"/>
        <w:id w:val="798342438"/>
        <w:placeholder>
          <w:docPart w:val="04645A02F8614CE08D2C5A08CE0E9E7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461327" w:rsidRPr="00D30F4C" w14:paraId="03730B18" w14:textId="77777777" w:rsidTr="000B17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C11C493" w14:textId="77777777" w:rsidR="00461327" w:rsidRPr="00D30F4C" w:rsidRDefault="00461327" w:rsidP="000B1719">
                <w:pPr>
                  <w:suppressAutoHyphens/>
                </w:pPr>
                <w:r w:rsidRPr="00D30F4C">
                  <w:t>№</w:t>
                </w:r>
              </w:p>
            </w:tc>
            <w:tc>
              <w:tcPr>
                <w:tcW w:w="3118" w:type="dxa"/>
                <w:vAlign w:val="center"/>
              </w:tcPr>
              <w:p w14:paraId="40AF01AF" w14:textId="77777777" w:rsidR="00461327" w:rsidRPr="00D30F4C" w:rsidRDefault="00461327" w:rsidP="000B1719">
                <w:pPr>
                  <w:suppressAutoHyphens/>
                  <w:cnfStyle w:val="100000000000" w:firstRow="1" w:lastRow="0" w:firstColumn="0" w:lastColumn="0" w:oddVBand="0" w:evenVBand="0" w:oddHBand="0" w:evenHBand="0" w:firstRowFirstColumn="0" w:firstRowLastColumn="0" w:lastRowFirstColumn="0" w:lastRowLastColumn="0"/>
                </w:pPr>
                <w:r w:rsidRPr="00D30F4C">
                  <w:t>Требование</w:t>
                </w:r>
              </w:p>
            </w:tc>
            <w:tc>
              <w:tcPr>
                <w:tcW w:w="4932" w:type="dxa"/>
                <w:vAlign w:val="center"/>
              </w:tcPr>
              <w:p w14:paraId="14E07EF4" w14:textId="77777777" w:rsidR="00461327" w:rsidRPr="00D30F4C" w:rsidRDefault="00461327" w:rsidP="000B1719">
                <w:pPr>
                  <w:suppressAutoHyphens/>
                  <w:cnfStyle w:val="100000000000" w:firstRow="1" w:lastRow="0" w:firstColumn="0" w:lastColumn="0" w:oddVBand="0" w:evenVBand="0" w:oddHBand="0" w:evenHBand="0" w:firstRowFirstColumn="0" w:firstRowLastColumn="0" w:lastRowFirstColumn="0" w:lastRowLastColumn="0"/>
                </w:pPr>
                <w:r w:rsidRPr="00D30F4C">
                  <w:t>Документы (сведения), подтверждающие соответствие требованию</w:t>
                </w:r>
              </w:p>
            </w:tc>
          </w:tr>
          <w:tr w:rsidR="00461327" w:rsidRPr="00D30F4C" w14:paraId="334252BB" w14:textId="77777777" w:rsidTr="000B17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F7D50E3" w14:textId="77777777" w:rsidR="00461327" w:rsidRPr="00D30F4C" w:rsidRDefault="00461327" w:rsidP="000B1719">
                <w:pPr>
                  <w:pStyle w:val="ac"/>
                  <w:numPr>
                    <w:ilvl w:val="0"/>
                    <w:numId w:val="6"/>
                  </w:numPr>
                  <w:suppressAutoHyphens/>
                  <w:jc w:val="both"/>
                </w:pPr>
              </w:p>
            </w:tc>
            <w:tc>
              <w:tcPr>
                <w:tcW w:w="3118" w:type="dxa"/>
                <w:vAlign w:val="center"/>
              </w:tcPr>
              <w:p w14:paraId="35950502" w14:textId="77777777" w:rsidR="00461327" w:rsidRPr="00D30F4C" w:rsidRDefault="00461327"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30F4C">
                  <w:rPr>
                    <w:rFonts w:cstheme="minorHAnsi"/>
                  </w:rPr>
                  <w:t>Размер обеспечения заявки</w:t>
                </w:r>
              </w:p>
            </w:tc>
            <w:tc>
              <w:tcPr>
                <w:tcW w:w="4932" w:type="dxa"/>
                <w:vAlign w:val="center"/>
              </w:tcPr>
              <w:p w14:paraId="30EDF0F9" w14:textId="462F1980" w:rsidR="00461327" w:rsidRPr="00D30F4C" w:rsidRDefault="00C4765A"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461327" w:rsidRPr="00D30F4C" w14:paraId="1DDFA27B" w14:textId="77777777" w:rsidTr="000B17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26C9459" w14:textId="77777777" w:rsidR="00461327" w:rsidRPr="00D30F4C" w:rsidRDefault="00461327" w:rsidP="000B1719">
                <w:pPr>
                  <w:pStyle w:val="ac"/>
                  <w:numPr>
                    <w:ilvl w:val="0"/>
                    <w:numId w:val="6"/>
                  </w:numPr>
                  <w:suppressAutoHyphens/>
                  <w:jc w:val="both"/>
                </w:pPr>
              </w:p>
            </w:tc>
            <w:tc>
              <w:tcPr>
                <w:tcW w:w="3118" w:type="dxa"/>
                <w:vAlign w:val="center"/>
              </w:tcPr>
              <w:p w14:paraId="6A83C796" w14:textId="77777777" w:rsidR="00461327" w:rsidRPr="00D30F4C" w:rsidRDefault="00461327" w:rsidP="000B17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30F4C">
                  <w:rPr>
                    <w:rFonts w:cstheme="minorHAnsi"/>
                  </w:rPr>
                  <w:t xml:space="preserve">Форма обеспечения заявки </w:t>
                </w:r>
              </w:p>
            </w:tc>
            <w:tc>
              <w:tcPr>
                <w:tcW w:w="4932" w:type="dxa"/>
                <w:vAlign w:val="center"/>
              </w:tcPr>
              <w:p w14:paraId="5C8CBA9B" w14:textId="0E1CE136" w:rsidR="00461327" w:rsidRPr="00D30F4C" w:rsidRDefault="00461327" w:rsidP="000B17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30F4C">
                  <w:rPr>
                    <w:rFonts w:cstheme="minorHAnsi"/>
                  </w:rPr>
                  <w:fldChar w:fldCharType="begin"/>
                </w:r>
                <w:r w:rsidRPr="00D30F4C">
                  <w:rPr>
                    <w:rFonts w:cstheme="minorHAnsi"/>
                  </w:rPr>
                  <w:instrText xml:space="preserve"> MERGEFIELD Форма_обеспечения_заявки_ </w:instrText>
                </w:r>
                <w:r w:rsidRPr="00D30F4C">
                  <w:rPr>
                    <w:rFonts w:cstheme="minorHAnsi"/>
                  </w:rPr>
                  <w:fldChar w:fldCharType="separate"/>
                </w:r>
                <w:r w:rsidR="00C4765A">
                  <w:rPr>
                    <w:rFonts w:cstheme="minorHAnsi"/>
                  </w:rPr>
                  <w:t>Не требуется</w:t>
                </w:r>
                <w:r w:rsidRPr="00D30F4C">
                  <w:rPr>
                    <w:rFonts w:cstheme="minorHAnsi"/>
                  </w:rPr>
                  <w:fldChar w:fldCharType="end"/>
                </w:r>
              </w:p>
            </w:tc>
          </w:tr>
        </w:tbl>
      </w:sdtContent>
    </w:sdt>
    <w:permEnd w:id="1580735588"/>
    <w:p w14:paraId="2768F7D1" w14:textId="77777777" w:rsidR="00461327" w:rsidRPr="00D30F4C" w:rsidRDefault="00461327" w:rsidP="00461327">
      <w:pPr>
        <w:pStyle w:val="113"/>
        <w:spacing w:line="240" w:lineRule="auto"/>
        <w:jc w:val="both"/>
      </w:pPr>
      <w:r w:rsidRPr="00D30F4C">
        <w:t>Требование по обеспечению договора на участие в закупочной процедуре</w:t>
      </w:r>
    </w:p>
    <w:permStart w:id="775772773" w:edGrp="everyone" w:displacedByCustomXml="next"/>
    <w:sdt>
      <w:sdtPr>
        <w:rPr>
          <w:b w:val="0"/>
        </w:rPr>
        <w:alias w:val="Специальные требования"/>
        <w:tag w:val="Специальные требования"/>
        <w:id w:val="-692846911"/>
        <w:placeholder>
          <w:docPart w:val="1D97FBCFB6754787B603ED0C0C76A52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461327" w:rsidRPr="00D30F4C" w14:paraId="7BADEB3B" w14:textId="77777777" w:rsidTr="000B17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0F7CA12" w14:textId="77777777" w:rsidR="00461327" w:rsidRPr="00D30F4C" w:rsidRDefault="00461327" w:rsidP="000B1719">
                <w:pPr>
                  <w:suppressAutoHyphens/>
                </w:pPr>
                <w:r w:rsidRPr="00D30F4C">
                  <w:t>№</w:t>
                </w:r>
              </w:p>
            </w:tc>
            <w:tc>
              <w:tcPr>
                <w:tcW w:w="3118" w:type="dxa"/>
                <w:vAlign w:val="center"/>
              </w:tcPr>
              <w:p w14:paraId="3D0FD068" w14:textId="77777777" w:rsidR="00461327" w:rsidRPr="00D30F4C" w:rsidRDefault="00461327" w:rsidP="000B1719">
                <w:pPr>
                  <w:suppressAutoHyphens/>
                  <w:cnfStyle w:val="100000000000" w:firstRow="1" w:lastRow="0" w:firstColumn="0" w:lastColumn="0" w:oddVBand="0" w:evenVBand="0" w:oddHBand="0" w:evenHBand="0" w:firstRowFirstColumn="0" w:firstRowLastColumn="0" w:lastRowFirstColumn="0" w:lastRowLastColumn="0"/>
                </w:pPr>
                <w:r w:rsidRPr="00D30F4C">
                  <w:t>Требование</w:t>
                </w:r>
              </w:p>
            </w:tc>
            <w:tc>
              <w:tcPr>
                <w:tcW w:w="4932" w:type="dxa"/>
                <w:vAlign w:val="center"/>
              </w:tcPr>
              <w:p w14:paraId="22BB04A5" w14:textId="77777777" w:rsidR="00461327" w:rsidRPr="00D30F4C" w:rsidRDefault="00461327" w:rsidP="000B1719">
                <w:pPr>
                  <w:suppressAutoHyphens/>
                  <w:cnfStyle w:val="100000000000" w:firstRow="1" w:lastRow="0" w:firstColumn="0" w:lastColumn="0" w:oddVBand="0" w:evenVBand="0" w:oddHBand="0" w:evenHBand="0" w:firstRowFirstColumn="0" w:firstRowLastColumn="0" w:lastRowFirstColumn="0" w:lastRowLastColumn="0"/>
                </w:pPr>
                <w:r w:rsidRPr="00D30F4C">
                  <w:t>Документы (сведения), подтверждающие соответствие требованию</w:t>
                </w:r>
              </w:p>
            </w:tc>
          </w:tr>
          <w:tr w:rsidR="00461327" w:rsidRPr="00D30F4C" w14:paraId="4C700348" w14:textId="77777777" w:rsidTr="000B17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26269A" w14:textId="77777777" w:rsidR="00461327" w:rsidRPr="00D30F4C" w:rsidRDefault="00461327" w:rsidP="000B1719">
                <w:pPr>
                  <w:pStyle w:val="ac"/>
                  <w:numPr>
                    <w:ilvl w:val="0"/>
                    <w:numId w:val="6"/>
                  </w:numPr>
                  <w:suppressAutoHyphens/>
                  <w:jc w:val="both"/>
                </w:pPr>
              </w:p>
            </w:tc>
            <w:tc>
              <w:tcPr>
                <w:tcW w:w="3118" w:type="dxa"/>
                <w:vAlign w:val="center"/>
              </w:tcPr>
              <w:p w14:paraId="04A3B8A4" w14:textId="77777777" w:rsidR="00461327" w:rsidRPr="00D30F4C" w:rsidRDefault="00461327"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30F4C">
                  <w:rPr>
                    <w:rFonts w:cstheme="minorHAnsi"/>
                  </w:rPr>
                  <w:t>Размер обеспечения договора</w:t>
                </w:r>
              </w:p>
            </w:tc>
            <w:tc>
              <w:tcPr>
                <w:tcW w:w="4932" w:type="dxa"/>
                <w:vAlign w:val="center"/>
              </w:tcPr>
              <w:p w14:paraId="17EF2520" w14:textId="36D8FDE2" w:rsidR="00461327" w:rsidRPr="00D30F4C" w:rsidRDefault="00C4765A"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461327" w:rsidRPr="00D30F4C" w14:paraId="326936C6" w14:textId="77777777" w:rsidTr="000B17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03AC604" w14:textId="77777777" w:rsidR="00461327" w:rsidRPr="00D30F4C" w:rsidRDefault="00461327" w:rsidP="000B1719">
                <w:pPr>
                  <w:pStyle w:val="ac"/>
                  <w:numPr>
                    <w:ilvl w:val="0"/>
                    <w:numId w:val="6"/>
                  </w:numPr>
                  <w:suppressAutoHyphens/>
                  <w:jc w:val="both"/>
                </w:pPr>
              </w:p>
            </w:tc>
            <w:tc>
              <w:tcPr>
                <w:tcW w:w="3118" w:type="dxa"/>
                <w:vAlign w:val="center"/>
              </w:tcPr>
              <w:p w14:paraId="69CB274C" w14:textId="77777777" w:rsidR="00461327" w:rsidRPr="00D30F4C" w:rsidRDefault="00461327" w:rsidP="000B17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30F4C">
                  <w:rPr>
                    <w:rFonts w:cstheme="minorHAnsi"/>
                  </w:rPr>
                  <w:t>Форма обеспечения договора</w:t>
                </w:r>
              </w:p>
            </w:tc>
            <w:tc>
              <w:tcPr>
                <w:tcW w:w="4932" w:type="dxa"/>
                <w:vAlign w:val="center"/>
              </w:tcPr>
              <w:p w14:paraId="31AF7005" w14:textId="38A38B1B" w:rsidR="00461327" w:rsidRPr="00D30F4C" w:rsidRDefault="00C4765A" w:rsidP="000B1719">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tr w:rsidR="00972803" w:rsidRPr="00C736AB" w14:paraId="679807DD"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967244C" w14:textId="77777777" w:rsidR="00972803" w:rsidRPr="00972803" w:rsidRDefault="00972803" w:rsidP="00972803">
                <w:pPr>
                  <w:pStyle w:val="ac"/>
                  <w:numPr>
                    <w:ilvl w:val="0"/>
                    <w:numId w:val="6"/>
                  </w:numPr>
                  <w:suppressAutoHyphens/>
                  <w:jc w:val="both"/>
                </w:pPr>
              </w:p>
            </w:tc>
            <w:tc>
              <w:tcPr>
                <w:tcW w:w="3118" w:type="dxa"/>
                <w:vAlign w:val="center"/>
              </w:tcPr>
              <w:p w14:paraId="54E82D55" w14:textId="77777777" w:rsidR="00972803" w:rsidRPr="00972803" w:rsidRDefault="00972803"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2803">
                  <w:rPr>
                    <w:rFonts w:cstheme="minorHAnsi"/>
                  </w:rPr>
                  <w:t>Обеспечиваемые обязательства</w:t>
                </w:r>
              </w:p>
            </w:tc>
            <w:tc>
              <w:tcPr>
                <w:tcW w:w="4932" w:type="dxa"/>
                <w:vAlign w:val="center"/>
              </w:tcPr>
              <w:p w14:paraId="6A1FF8C8" w14:textId="30AA0B4D" w:rsidR="00972803" w:rsidRPr="00846D09" w:rsidRDefault="00972803"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972803">
                  <w:rPr>
                    <w:rFonts w:cstheme="minorHAnsi"/>
                  </w:rPr>
                  <w:fldChar w:fldCharType="begin"/>
                </w:r>
                <w:r w:rsidRPr="00972803">
                  <w:rPr>
                    <w:rFonts w:cstheme="minorHAnsi"/>
                  </w:rPr>
                  <w:instrText xml:space="preserve"> MERGEFIELD Обеспечиваемые_обязательсва </w:instrText>
                </w:r>
                <w:r w:rsidRPr="00972803">
                  <w:rPr>
                    <w:rFonts w:cstheme="minorHAnsi"/>
                  </w:rPr>
                  <w:fldChar w:fldCharType="separate"/>
                </w:r>
                <w:r w:rsidR="00C4765A">
                  <w:rPr>
                    <w:rFonts w:cstheme="minorHAnsi"/>
                  </w:rPr>
                  <w:t>Не требуется</w:t>
                </w:r>
                <w:r w:rsidRPr="00972803">
                  <w:rPr>
                    <w:rFonts w:cstheme="minorHAnsi"/>
                  </w:rPr>
                  <w:fldChar w:fldCharType="end"/>
                </w:r>
              </w:p>
            </w:tc>
          </w:tr>
          <w:tr w:rsidR="00461327" w:rsidRPr="00D01CAB" w14:paraId="705DA206" w14:textId="77777777" w:rsidTr="000B17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E72A91D" w14:textId="77777777" w:rsidR="00461327" w:rsidRPr="00D30F4C" w:rsidRDefault="00461327" w:rsidP="000B1719">
                <w:pPr>
                  <w:pStyle w:val="ac"/>
                  <w:numPr>
                    <w:ilvl w:val="0"/>
                    <w:numId w:val="6"/>
                  </w:numPr>
                  <w:suppressAutoHyphens/>
                  <w:jc w:val="both"/>
                </w:pPr>
              </w:p>
            </w:tc>
            <w:tc>
              <w:tcPr>
                <w:tcW w:w="3118" w:type="dxa"/>
                <w:vAlign w:val="center"/>
              </w:tcPr>
              <w:p w14:paraId="1FCE92BB" w14:textId="77777777" w:rsidR="00461327" w:rsidRPr="00D30F4C" w:rsidRDefault="00461327" w:rsidP="000B17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30F4C">
                  <w:rPr>
                    <w:rFonts w:cstheme="minorHAnsi"/>
                  </w:rPr>
                  <w:t>Срок предоставления обеспечения договора</w:t>
                </w:r>
              </w:p>
            </w:tc>
            <w:tc>
              <w:tcPr>
                <w:tcW w:w="4932" w:type="dxa"/>
                <w:vAlign w:val="center"/>
              </w:tcPr>
              <w:p w14:paraId="52DFD790" w14:textId="4D7D6B84" w:rsidR="00461327" w:rsidRDefault="004558A4" w:rsidP="000B1719">
                <w:pPr>
                  <w:jc w:val="both"/>
                  <w:cnfStyle w:val="000000010000" w:firstRow="0" w:lastRow="0" w:firstColumn="0" w:lastColumn="0" w:oddVBand="0" w:evenVBand="0" w:oddHBand="0" w:evenHBand="1" w:firstRowFirstColumn="0" w:firstRowLastColumn="0" w:lastRowFirstColumn="0" w:lastRowLastColumn="0"/>
                  <w:rPr>
                    <w:rFonts w:cstheme="minorHAnsi"/>
                  </w:rPr>
                </w:pPr>
                <w:r>
                  <w:fldChar w:fldCharType="begin"/>
                </w:r>
                <w:r>
                  <w:instrText xml:space="preserve"> MERGEFIELD Срок_предоставления_обеспечения_договора </w:instrText>
                </w:r>
                <w:r>
                  <w:fldChar w:fldCharType="separate"/>
                </w:r>
                <w:r w:rsidR="00C4765A">
                  <w:t>Не требуется</w:t>
                </w:r>
                <w:r>
                  <w:fldChar w:fldCharType="end"/>
                </w:r>
              </w:p>
            </w:tc>
          </w:tr>
        </w:tbl>
      </w:sdtContent>
    </w:sdt>
    <w:permEnd w:id="775772773"/>
    <w:p w14:paraId="531DC3E7" w14:textId="77777777" w:rsidR="004000B1" w:rsidRPr="00736283" w:rsidRDefault="004000B1" w:rsidP="004000B1">
      <w:pPr>
        <w:pStyle w:val="113"/>
        <w:spacing w:line="240" w:lineRule="auto"/>
        <w:jc w:val="both"/>
      </w:pPr>
      <w:r w:rsidRPr="00736283">
        <w:t>Требования по обеспечению аванса</w:t>
      </w:r>
    </w:p>
    <w:permStart w:id="1655903909" w:edGrp="everyone" w:displacedByCustomXml="next"/>
    <w:sdt>
      <w:sdtPr>
        <w:rPr>
          <w:b w:val="0"/>
        </w:rPr>
        <w:alias w:val="Специальные требования"/>
        <w:tag w:val="Специальные требования"/>
        <w:id w:val="-582680519"/>
        <w:placeholder>
          <w:docPart w:val="6BF294DBF060422BAE62BC708432DE4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4000B1" w:rsidRPr="00736283" w14:paraId="1F65F775" w14:textId="77777777" w:rsidTr="000B17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7F15B59" w14:textId="77777777" w:rsidR="004000B1" w:rsidRPr="00736283" w:rsidRDefault="004000B1" w:rsidP="000B1719">
                <w:pPr>
                  <w:suppressAutoHyphens/>
                </w:pPr>
                <w:r w:rsidRPr="00736283">
                  <w:t>№</w:t>
                </w:r>
              </w:p>
            </w:tc>
            <w:tc>
              <w:tcPr>
                <w:tcW w:w="3118" w:type="dxa"/>
                <w:vAlign w:val="center"/>
              </w:tcPr>
              <w:p w14:paraId="414A246C" w14:textId="77777777" w:rsidR="004000B1" w:rsidRPr="00736283" w:rsidRDefault="004000B1" w:rsidP="000B1719">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54641AD3" w14:textId="77777777" w:rsidR="004000B1" w:rsidRPr="00736283" w:rsidRDefault="004000B1" w:rsidP="000B1719">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4000B1" w:rsidRPr="00736283" w14:paraId="1D52FC67" w14:textId="77777777" w:rsidTr="000B17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5D2FF13" w14:textId="77777777" w:rsidR="004000B1" w:rsidRPr="00736283" w:rsidRDefault="004000B1" w:rsidP="000B1719">
                <w:pPr>
                  <w:pStyle w:val="ac"/>
                  <w:numPr>
                    <w:ilvl w:val="0"/>
                    <w:numId w:val="6"/>
                  </w:numPr>
                  <w:suppressAutoHyphens/>
                  <w:jc w:val="both"/>
                </w:pPr>
              </w:p>
            </w:tc>
            <w:tc>
              <w:tcPr>
                <w:tcW w:w="3118" w:type="dxa"/>
                <w:vAlign w:val="center"/>
              </w:tcPr>
              <w:p w14:paraId="2A903EE4" w14:textId="77777777" w:rsidR="004000B1" w:rsidRPr="00736283" w:rsidRDefault="004000B1"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7AC97323" w14:textId="27D470F7" w:rsidR="004000B1" w:rsidRPr="00736283" w:rsidRDefault="004000B1"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C4765A">
                  <w:rPr>
                    <w:rFonts w:cstheme="minorHAnsi"/>
                  </w:rPr>
                  <w:t>Не требуется</w:t>
                </w:r>
                <w:r w:rsidRPr="00736283">
                  <w:rPr>
                    <w:rFonts w:cstheme="minorHAnsi"/>
                  </w:rPr>
                  <w:fldChar w:fldCharType="end"/>
                </w:r>
              </w:p>
            </w:tc>
          </w:tr>
          <w:tr w:rsidR="004000B1" w:rsidRPr="00C736AB" w14:paraId="6992D8C3" w14:textId="77777777" w:rsidTr="000B17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3A9CA78" w14:textId="77777777" w:rsidR="004000B1" w:rsidRPr="00736283" w:rsidRDefault="004000B1" w:rsidP="000B1719">
                <w:pPr>
                  <w:pStyle w:val="ac"/>
                  <w:numPr>
                    <w:ilvl w:val="0"/>
                    <w:numId w:val="6"/>
                  </w:numPr>
                  <w:suppressAutoHyphens/>
                  <w:jc w:val="both"/>
                </w:pPr>
              </w:p>
            </w:tc>
            <w:tc>
              <w:tcPr>
                <w:tcW w:w="3118" w:type="dxa"/>
                <w:vAlign w:val="center"/>
              </w:tcPr>
              <w:p w14:paraId="73C92945" w14:textId="77777777" w:rsidR="004000B1" w:rsidRPr="00736283" w:rsidRDefault="004000B1" w:rsidP="000B17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7412771" w14:textId="77777777" w:rsidR="004000B1" w:rsidRDefault="004000B1" w:rsidP="000B17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B201FB">
                  <w:rPr>
                    <w:rFonts w:cstheme="minorHAnsi"/>
                    <w:noProof/>
                  </w:rPr>
                  <w:t>«Срок_и_условия_предоставления_обеспечени»</w:t>
                </w:r>
                <w:r w:rsidRPr="00736283">
                  <w:rPr>
                    <w:rFonts w:cstheme="minorHAnsi"/>
                  </w:rPr>
                  <w:fldChar w:fldCharType="end"/>
                </w:r>
              </w:p>
            </w:tc>
          </w:tr>
        </w:tbl>
      </w:sdtContent>
    </w:sdt>
    <w:permEnd w:id="1655903909"/>
    <w:p w14:paraId="4192B251" w14:textId="77777777" w:rsidR="00382058" w:rsidRDefault="00382058" w:rsidP="00382058">
      <w:pPr>
        <w:pStyle w:val="113"/>
        <w:spacing w:line="240" w:lineRule="auto"/>
        <w:jc w:val="both"/>
      </w:pPr>
      <w:r w:rsidRPr="00C736AB">
        <w:t xml:space="preserve">Требование </w:t>
      </w:r>
      <w:r>
        <w:t>по безопасности и охране труда</w:t>
      </w:r>
    </w:p>
    <w:permStart w:id="822425481" w:edGrp="everyone" w:displacedByCustomXml="next"/>
    <w:sdt>
      <w:sdtPr>
        <w:rPr>
          <w:b w:val="0"/>
        </w:rPr>
        <w:alias w:val="Специальные требования"/>
        <w:tag w:val="Специальные требования"/>
        <w:id w:val="1860858097"/>
        <w:placeholder>
          <w:docPart w:val="5A66C53786644EB4AF928E026114ED4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382058" w:rsidRPr="00736283" w14:paraId="4DE092F3" w14:textId="77777777" w:rsidTr="000B17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3CFA278" w14:textId="77777777" w:rsidR="00382058" w:rsidRPr="00736283" w:rsidRDefault="00382058" w:rsidP="000B1719">
                <w:pPr>
                  <w:suppressAutoHyphens/>
                </w:pPr>
                <w:r w:rsidRPr="00736283">
                  <w:t>№</w:t>
                </w:r>
              </w:p>
            </w:tc>
            <w:tc>
              <w:tcPr>
                <w:tcW w:w="3118" w:type="dxa"/>
                <w:vAlign w:val="center"/>
              </w:tcPr>
              <w:p w14:paraId="3F98B5A7" w14:textId="77777777" w:rsidR="00382058" w:rsidRPr="00736283" w:rsidRDefault="00382058" w:rsidP="000B1719">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607D9C43" w14:textId="77777777" w:rsidR="00382058" w:rsidRPr="00736283" w:rsidRDefault="00382058" w:rsidP="000B1719">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382058" w:rsidRPr="00736283" w14:paraId="70ABA6E7" w14:textId="77777777" w:rsidTr="000B17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B726199" w14:textId="77777777" w:rsidR="00382058" w:rsidRPr="00736283" w:rsidRDefault="00382058" w:rsidP="00382058">
                <w:pPr>
                  <w:pStyle w:val="ac"/>
                  <w:numPr>
                    <w:ilvl w:val="0"/>
                    <w:numId w:val="6"/>
                  </w:numPr>
                  <w:suppressAutoHyphens/>
                  <w:jc w:val="both"/>
                </w:pPr>
              </w:p>
            </w:tc>
            <w:tc>
              <w:tcPr>
                <w:tcW w:w="3118" w:type="dxa"/>
                <w:vAlign w:val="center"/>
              </w:tcPr>
              <w:p w14:paraId="2E1704F2" w14:textId="77777777" w:rsidR="00382058" w:rsidRPr="00196046" w:rsidRDefault="00382058"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96046">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196046">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14:paraId="44259400" w14:textId="694314A7" w:rsidR="00382058" w:rsidRPr="00736283" w:rsidRDefault="00382058"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B201FB">
                  <w:rPr>
                    <w:rFonts w:cstheme="minorHAnsi"/>
                    <w:noProof/>
                  </w:rPr>
                  <w:t>«</w:t>
                </w:r>
                <w:r w:rsidR="00B45520">
                  <w:rPr>
                    <w:rFonts w:cstheme="minorHAnsi"/>
                    <w:noProof/>
                  </w:rPr>
                  <w:t>не требуется</w:t>
                </w:r>
                <w:r w:rsidR="00B201FB">
                  <w:rPr>
                    <w:rFonts w:cstheme="minorHAnsi"/>
                    <w:noProof/>
                  </w:rPr>
                  <w:t>»</w:t>
                </w:r>
                <w:r>
                  <w:rPr>
                    <w:rFonts w:cstheme="minorHAnsi"/>
                  </w:rPr>
                  <w:fldChar w:fldCharType="end"/>
                </w:r>
              </w:p>
            </w:tc>
          </w:tr>
          <w:tr w:rsidR="00382058" w:rsidRPr="00C736AB" w14:paraId="079DE1C5" w14:textId="77777777" w:rsidTr="000B17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42EE322" w14:textId="77777777" w:rsidR="00382058" w:rsidRPr="00736283" w:rsidRDefault="00382058" w:rsidP="00382058">
                <w:pPr>
                  <w:pStyle w:val="ac"/>
                  <w:numPr>
                    <w:ilvl w:val="0"/>
                    <w:numId w:val="6"/>
                  </w:numPr>
                  <w:suppressAutoHyphens/>
                  <w:jc w:val="both"/>
                </w:pPr>
              </w:p>
            </w:tc>
            <w:tc>
              <w:tcPr>
                <w:tcW w:w="3118" w:type="dxa"/>
              </w:tcPr>
              <w:p w14:paraId="15CC4288" w14:textId="77777777" w:rsidR="00382058" w:rsidRPr="00196046" w:rsidRDefault="00382058" w:rsidP="000B1719">
                <w:pPr>
                  <w:jc w:val="both"/>
                  <w:cnfStyle w:val="000000010000" w:firstRow="0" w:lastRow="0" w:firstColumn="0" w:lastColumn="0" w:oddVBand="0" w:evenVBand="0" w:oddHBand="0" w:evenHBand="1" w:firstRowFirstColumn="0" w:firstRowLastColumn="0" w:lastRowFirstColumn="0" w:lastRowLastColumn="0"/>
                </w:pPr>
                <w:r w:rsidRPr="00196046">
                  <w:rPr>
                    <w:bCs/>
                  </w:rPr>
                  <w:t>Наличие документов, подтверждающих обучение и проверку знаний в области охраны труда и промышленной безопасности</w:t>
                </w:r>
                <w:r w:rsidRPr="00196046">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w:t>
                </w:r>
                <w:proofErr w:type="gramStart"/>
                <w:r w:rsidRPr="00196046">
                  <w:t>обучения  работам</w:t>
                </w:r>
                <w:proofErr w:type="gramEnd"/>
                <w:r w:rsidRPr="00196046">
                  <w:t xml:space="preserve"> на высоте; иные необходимые документы)</w:t>
                </w:r>
              </w:p>
            </w:tc>
            <w:tc>
              <w:tcPr>
                <w:tcW w:w="4932" w:type="dxa"/>
                <w:vAlign w:val="center"/>
              </w:tcPr>
              <w:p w14:paraId="58211134" w14:textId="3DC8C4F2" w:rsidR="00382058" w:rsidRDefault="00382058" w:rsidP="000B17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B201FB">
                  <w:rPr>
                    <w:rFonts w:cstheme="minorHAnsi"/>
                    <w:noProof/>
                  </w:rPr>
                  <w:t>«</w:t>
                </w:r>
                <w:r w:rsidR="00B45520">
                  <w:rPr>
                    <w:rFonts w:cstheme="minorHAnsi"/>
                    <w:noProof/>
                  </w:rPr>
                  <w:t>не требуется</w:t>
                </w:r>
                <w:r>
                  <w:rPr>
                    <w:rFonts w:cstheme="minorHAnsi"/>
                  </w:rPr>
                  <w:fldChar w:fldCharType="end"/>
                </w:r>
                <w:r w:rsidR="00B45520">
                  <w:rPr>
                    <w:rFonts w:cstheme="minorHAnsi"/>
                  </w:rPr>
                  <w:t>»</w:t>
                </w:r>
              </w:p>
            </w:tc>
          </w:tr>
          <w:tr w:rsidR="00382058" w:rsidRPr="00C736AB" w14:paraId="7EE2CE54" w14:textId="77777777" w:rsidTr="000B17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EEAE8EE" w14:textId="77777777" w:rsidR="00382058" w:rsidRPr="00736283" w:rsidRDefault="00382058" w:rsidP="00382058">
                <w:pPr>
                  <w:pStyle w:val="ac"/>
                  <w:numPr>
                    <w:ilvl w:val="0"/>
                    <w:numId w:val="6"/>
                  </w:numPr>
                  <w:suppressAutoHyphens/>
                  <w:jc w:val="both"/>
                </w:pPr>
              </w:p>
            </w:tc>
            <w:tc>
              <w:tcPr>
                <w:tcW w:w="3118" w:type="dxa"/>
              </w:tcPr>
              <w:p w14:paraId="24F6CC4D" w14:textId="77777777" w:rsidR="00382058" w:rsidRPr="00196046" w:rsidRDefault="00382058" w:rsidP="000B1719">
                <w:pPr>
                  <w:jc w:val="both"/>
                  <w:cnfStyle w:val="000000100000" w:firstRow="0" w:lastRow="0" w:firstColumn="0" w:lastColumn="0" w:oddVBand="0" w:evenVBand="0" w:oddHBand="1" w:evenHBand="0" w:firstRowFirstColumn="0" w:firstRowLastColumn="0" w:lastRowFirstColumn="0" w:lastRowLastColumn="0"/>
                </w:pPr>
                <w:r w:rsidRPr="00196046">
                  <w:rPr>
                    <w:bCs/>
                  </w:rPr>
                  <w:t>Наличие средств коллективной защиты</w:t>
                </w:r>
                <w:r w:rsidRPr="00196046">
                  <w:t>: инвентарных ограждений для котлованов; системы безопасности работ на высоте, системы эвакуации и спасения и т.д.</w:t>
                </w:r>
              </w:p>
            </w:tc>
            <w:tc>
              <w:tcPr>
                <w:tcW w:w="4932" w:type="dxa"/>
                <w:vAlign w:val="center"/>
              </w:tcPr>
              <w:p w14:paraId="2B0877A5" w14:textId="4B70AEC5" w:rsidR="00382058" w:rsidRDefault="00382058"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B201FB">
                  <w:rPr>
                    <w:rFonts w:cstheme="minorHAnsi"/>
                    <w:noProof/>
                  </w:rPr>
                  <w:t>«</w:t>
                </w:r>
                <w:r w:rsidR="00B45520">
                  <w:rPr>
                    <w:rFonts w:cstheme="minorHAnsi"/>
                    <w:noProof/>
                  </w:rPr>
                  <w:t>не требуется</w:t>
                </w:r>
                <w:r>
                  <w:rPr>
                    <w:rFonts w:cstheme="minorHAnsi"/>
                  </w:rPr>
                  <w:fldChar w:fldCharType="end"/>
                </w:r>
                <w:r w:rsidR="00B45520">
                  <w:rPr>
                    <w:rFonts w:cstheme="minorHAnsi"/>
                  </w:rPr>
                  <w:t>»</w:t>
                </w:r>
              </w:p>
            </w:tc>
          </w:tr>
          <w:tr w:rsidR="00382058" w:rsidRPr="00C736AB" w14:paraId="4DEC8BC4" w14:textId="77777777" w:rsidTr="000B17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12611A" w14:textId="77777777" w:rsidR="00382058" w:rsidRPr="00736283" w:rsidRDefault="00382058" w:rsidP="00382058">
                <w:pPr>
                  <w:pStyle w:val="ac"/>
                  <w:numPr>
                    <w:ilvl w:val="0"/>
                    <w:numId w:val="6"/>
                  </w:numPr>
                  <w:suppressAutoHyphens/>
                  <w:jc w:val="both"/>
                </w:pPr>
              </w:p>
            </w:tc>
            <w:tc>
              <w:tcPr>
                <w:tcW w:w="3118" w:type="dxa"/>
              </w:tcPr>
              <w:p w14:paraId="02241491" w14:textId="77777777" w:rsidR="00382058" w:rsidRPr="00196046" w:rsidRDefault="00382058" w:rsidP="000B1719">
                <w:pPr>
                  <w:jc w:val="both"/>
                  <w:cnfStyle w:val="000000010000" w:firstRow="0" w:lastRow="0" w:firstColumn="0" w:lastColumn="0" w:oddVBand="0" w:evenVBand="0" w:oddHBand="0" w:evenHBand="1" w:firstRowFirstColumn="0" w:firstRowLastColumn="0" w:lastRowFirstColumn="0" w:lastRowLastColumn="0"/>
                </w:pPr>
                <w:r w:rsidRPr="00196046">
                  <w:rPr>
                    <w:bCs/>
                  </w:rPr>
                  <w:t>Наличие акта медицинского осмотра</w:t>
                </w:r>
                <w:r w:rsidRPr="00196046">
                  <w:t xml:space="preserve"> с допуском к выполнению определённого вида работ </w:t>
                </w:r>
              </w:p>
            </w:tc>
            <w:tc>
              <w:tcPr>
                <w:tcW w:w="4932" w:type="dxa"/>
                <w:vAlign w:val="center"/>
              </w:tcPr>
              <w:p w14:paraId="3D35A44A" w14:textId="161EFB26" w:rsidR="00382058" w:rsidRDefault="00382058" w:rsidP="000B17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B201FB">
                  <w:rPr>
                    <w:rFonts w:cstheme="minorHAnsi"/>
                    <w:noProof/>
                  </w:rPr>
                  <w:t>«</w:t>
                </w:r>
                <w:r w:rsidR="00B45520">
                  <w:rPr>
                    <w:rFonts w:cstheme="minorHAnsi"/>
                    <w:noProof/>
                  </w:rPr>
                  <w:t>не требуется</w:t>
                </w:r>
                <w:r w:rsidR="00B201FB">
                  <w:rPr>
                    <w:rFonts w:cstheme="minorHAnsi"/>
                    <w:noProof/>
                  </w:rPr>
                  <w:t>»</w:t>
                </w:r>
                <w:r>
                  <w:rPr>
                    <w:rFonts w:cstheme="minorHAnsi"/>
                  </w:rPr>
                  <w:fldChar w:fldCharType="end"/>
                </w:r>
              </w:p>
            </w:tc>
          </w:tr>
          <w:tr w:rsidR="00382058" w:rsidRPr="00C736AB" w14:paraId="17065BAC" w14:textId="77777777" w:rsidTr="000B17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6BAC9BB" w14:textId="77777777" w:rsidR="00382058" w:rsidRPr="00736283" w:rsidRDefault="00382058" w:rsidP="00382058">
                <w:pPr>
                  <w:pStyle w:val="ac"/>
                  <w:numPr>
                    <w:ilvl w:val="0"/>
                    <w:numId w:val="6"/>
                  </w:numPr>
                  <w:suppressAutoHyphens/>
                  <w:jc w:val="both"/>
                </w:pPr>
              </w:p>
            </w:tc>
            <w:tc>
              <w:tcPr>
                <w:tcW w:w="3118" w:type="dxa"/>
              </w:tcPr>
              <w:p w14:paraId="46D9B126" w14:textId="77777777" w:rsidR="00382058" w:rsidRPr="00196046" w:rsidRDefault="00382058" w:rsidP="000B1719">
                <w:pPr>
                  <w:jc w:val="both"/>
                  <w:cnfStyle w:val="000000100000" w:firstRow="0" w:lastRow="0" w:firstColumn="0" w:lastColumn="0" w:oddVBand="0" w:evenVBand="0" w:oddHBand="1" w:evenHBand="0" w:firstRowFirstColumn="0" w:firstRowLastColumn="0" w:lastRowFirstColumn="0" w:lastRowLastColumn="0"/>
                </w:pPr>
                <w:r w:rsidRPr="00196046">
                  <w:rPr>
                    <w:bCs/>
                  </w:rPr>
                  <w:t xml:space="preserve">Наличие документов, подтверждающих обеспечение работников СИЗ, </w:t>
                </w:r>
                <w:r w:rsidRPr="00196046">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14:paraId="286DCAB5" w14:textId="2EC2AD2C" w:rsidR="00382058" w:rsidRPr="00736283" w:rsidRDefault="00382058"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B201FB">
                  <w:rPr>
                    <w:rFonts w:cstheme="minorHAnsi"/>
                    <w:noProof/>
                  </w:rPr>
                  <w:t>«</w:t>
                </w:r>
                <w:r w:rsidR="00B45520">
                  <w:rPr>
                    <w:rFonts w:cstheme="minorHAnsi"/>
                    <w:noProof/>
                  </w:rPr>
                  <w:t>не требуется</w:t>
                </w:r>
                <w:r w:rsidR="00B201FB">
                  <w:rPr>
                    <w:rFonts w:cstheme="minorHAnsi"/>
                    <w:noProof/>
                  </w:rPr>
                  <w:t>»</w:t>
                </w:r>
                <w:r>
                  <w:rPr>
                    <w:rFonts w:cstheme="minorHAnsi"/>
                  </w:rPr>
                  <w:fldChar w:fldCharType="end"/>
                </w:r>
              </w:p>
            </w:tc>
          </w:tr>
        </w:tbl>
      </w:sdtContent>
    </w:sdt>
    <w:permEnd w:id="822425481"/>
    <w:p w14:paraId="69F787C2" w14:textId="77777777" w:rsidR="009715C4" w:rsidRPr="00C736AB" w:rsidRDefault="009715C4" w:rsidP="009715C4">
      <w:pPr>
        <w:pStyle w:val="113"/>
        <w:spacing w:line="240" w:lineRule="auto"/>
        <w:jc w:val="both"/>
      </w:pPr>
      <w:r>
        <w:lastRenderedPageBreak/>
        <w:t>Иные т</w:t>
      </w:r>
      <w:r w:rsidRPr="00C736AB">
        <w:t>ребовани</w:t>
      </w:r>
      <w:r>
        <w:t>я</w:t>
      </w:r>
      <w:r w:rsidRPr="00C736AB">
        <w:t xml:space="preserve"> </w:t>
      </w:r>
      <w:r>
        <w:t>к участникам</w:t>
      </w:r>
    </w:p>
    <w:permStart w:id="422460240" w:edGrp="everyone" w:displacedByCustomXml="next"/>
    <w:sdt>
      <w:sdtPr>
        <w:rPr>
          <w:b w:val="0"/>
        </w:rPr>
        <w:alias w:val="Специальные требования"/>
        <w:tag w:val="Специальные требования"/>
        <w:id w:val="-2078812785"/>
        <w:placeholder>
          <w:docPart w:val="63C8885A7C5A4211B678725EB5C39B58"/>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715C4" w:rsidRPr="00C736AB" w14:paraId="7B38A3A0" w14:textId="77777777" w:rsidTr="000B17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820191B" w14:textId="77777777" w:rsidR="009715C4" w:rsidRPr="00C736AB" w:rsidRDefault="009715C4" w:rsidP="000B1719">
                <w:pPr>
                  <w:suppressAutoHyphens/>
                </w:pPr>
                <w:r w:rsidRPr="00C736AB">
                  <w:t>№</w:t>
                </w:r>
              </w:p>
            </w:tc>
            <w:tc>
              <w:tcPr>
                <w:tcW w:w="3118" w:type="dxa"/>
                <w:vAlign w:val="center"/>
              </w:tcPr>
              <w:p w14:paraId="627015C5" w14:textId="77777777" w:rsidR="009715C4" w:rsidRPr="00C736AB" w:rsidRDefault="009715C4" w:rsidP="000B1719">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0100152A" w14:textId="77777777" w:rsidR="009715C4" w:rsidRPr="00C736AB" w:rsidRDefault="009715C4" w:rsidP="000B1719">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9715C4" w:rsidRPr="00C736AB" w14:paraId="265ACD89" w14:textId="77777777" w:rsidTr="000B17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6EA3A3F" w14:textId="77777777" w:rsidR="009715C4" w:rsidRPr="00C736AB" w:rsidRDefault="009715C4" w:rsidP="000B1719">
                <w:pPr>
                  <w:pStyle w:val="ac"/>
                  <w:numPr>
                    <w:ilvl w:val="0"/>
                    <w:numId w:val="6"/>
                  </w:numPr>
                  <w:suppressAutoHyphens/>
                  <w:jc w:val="both"/>
                </w:pPr>
              </w:p>
            </w:tc>
            <w:tc>
              <w:tcPr>
                <w:tcW w:w="3118" w:type="dxa"/>
                <w:vAlign w:val="center"/>
              </w:tcPr>
              <w:p w14:paraId="22C95157" w14:textId="77777777" w:rsidR="009715C4" w:rsidRPr="00C736AB" w:rsidRDefault="009715C4"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14:paraId="204230E7" w14:textId="48C8DFAF" w:rsidR="009715C4" w:rsidRPr="00C736AB" w:rsidRDefault="009715C4" w:rsidP="000B17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B201FB">
                  <w:rPr>
                    <w:rFonts w:cstheme="minorHAnsi"/>
                    <w:noProof/>
                  </w:rPr>
                  <w:t>«</w:t>
                </w:r>
                <w:r w:rsidR="00B45520">
                  <w:rPr>
                    <w:rFonts w:cstheme="minorHAnsi"/>
                    <w:noProof/>
                  </w:rPr>
                  <w:t>нет</w:t>
                </w:r>
                <w:r>
                  <w:rPr>
                    <w:rFonts w:cstheme="minorHAnsi"/>
                  </w:rPr>
                  <w:fldChar w:fldCharType="end"/>
                </w:r>
                <w:r w:rsidR="00B45520">
                  <w:rPr>
                    <w:rFonts w:cstheme="minorHAnsi"/>
                  </w:rPr>
                  <w:t>»</w:t>
                </w:r>
              </w:p>
            </w:tc>
          </w:tr>
          <w:permEnd w:id="422460240"/>
        </w:tbl>
      </w:sdtContent>
    </w:sdt>
    <w:p w14:paraId="048BBC6B" w14:textId="77777777" w:rsidR="00461327" w:rsidRDefault="00461327" w:rsidP="00461327">
      <w:pPr>
        <w:pStyle w:val="1"/>
        <w:numPr>
          <w:ilvl w:val="0"/>
          <w:numId w:val="0"/>
        </w:numPr>
        <w:sectPr w:rsidR="00461327" w:rsidSect="00243AC8">
          <w:pgSz w:w="11906" w:h="16838"/>
          <w:pgMar w:top="709" w:right="1701" w:bottom="1276" w:left="1701" w:header="709" w:footer="709" w:gutter="0"/>
          <w:cols w:space="708"/>
          <w:docGrid w:linePitch="360"/>
        </w:sectPr>
      </w:pPr>
    </w:p>
    <w:p w14:paraId="7FC7F875" w14:textId="77777777" w:rsidR="00696A07" w:rsidRDefault="00696A07" w:rsidP="00696A07">
      <w:pPr>
        <w:pStyle w:val="1"/>
      </w:pPr>
      <w:bookmarkStart w:id="9" w:name="_Ref534988683"/>
      <w:bookmarkStart w:id="10" w:name="_Toc143602235"/>
      <w:bookmarkStart w:id="11" w:name="_Ref534988777"/>
      <w:r>
        <w:lastRenderedPageBreak/>
        <w:t>Требования к заявке на участие в закупке</w:t>
      </w:r>
      <w:bookmarkEnd w:id="9"/>
      <w:bookmarkEnd w:id="10"/>
    </w:p>
    <w:p w14:paraId="3593AB6C" w14:textId="77777777" w:rsidR="00696A07" w:rsidRDefault="00421159" w:rsidP="00696A07">
      <w:pPr>
        <w:pStyle w:val="113"/>
      </w:pPr>
      <w:r>
        <w:t>С</w:t>
      </w:r>
      <w:r w:rsidR="00696A07">
        <w:t>остав заявки</w:t>
      </w:r>
    </w:p>
    <w:p w14:paraId="7D241F14" w14:textId="77777777"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14:paraId="6DC94217" w14:textId="77777777"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14:paraId="5CF96810" w14:textId="77777777" w:rsidR="005A5FA9" w:rsidRDefault="005A5FA9" w:rsidP="005A5FA9">
      <w:pPr>
        <w:pStyle w:val="113"/>
      </w:pPr>
      <w:r>
        <w:t>Форма заявки</w:t>
      </w:r>
    </w:p>
    <w:p w14:paraId="671A0374"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6C036A94" w14:textId="77777777" w:rsidR="00FE3E2C" w:rsidRDefault="00FE3E2C" w:rsidP="00FE3E2C">
      <w:pPr>
        <w:pStyle w:val="113"/>
      </w:pPr>
      <w:r>
        <w:t>Оформление заявки</w:t>
      </w:r>
    </w:p>
    <w:p w14:paraId="5A1CB01E" w14:textId="77777777"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99D4E96" w14:textId="77777777" w:rsidR="00BE6564" w:rsidRDefault="00BE6564" w:rsidP="00850327">
      <w:pPr>
        <w:pStyle w:val="111"/>
      </w:pPr>
      <w:r>
        <w:t xml:space="preserve">Оригиналы электронных документов </w:t>
      </w:r>
      <w:r w:rsidR="001756D7">
        <w:t>могут</w:t>
      </w:r>
      <w:r>
        <w:t xml:space="preserve"> быть подписаны электронной подписью.</w:t>
      </w:r>
    </w:p>
    <w:p w14:paraId="42DC823F" w14:textId="77777777" w:rsidR="00822180" w:rsidRDefault="00822180" w:rsidP="00850327">
      <w:pPr>
        <w:pStyle w:val="111"/>
      </w:pPr>
      <w:r>
        <w:t>Электронный документ должен допускать поиск и копирование произвольных фрагментов.</w:t>
      </w:r>
    </w:p>
    <w:p w14:paraId="207D75BE" w14:textId="77777777" w:rsidR="00822180" w:rsidRDefault="00822180" w:rsidP="00A1655D">
      <w:pPr>
        <w:pStyle w:val="111"/>
      </w:pPr>
      <w:r>
        <w:t>Электронные формы заявки заполняются в формах, прилагаемых к документации о закупке.</w:t>
      </w:r>
    </w:p>
    <w:p w14:paraId="081ABF1C" w14:textId="77777777"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05225AC9" w14:textId="77777777" w:rsidR="00421159" w:rsidRDefault="00822180" w:rsidP="00BE6564">
      <w:pPr>
        <w:pStyle w:val="111"/>
      </w:pPr>
      <w:r>
        <w:t>Не требуется распечатывание заполненных электронных форм, их подписание и сканирование.</w:t>
      </w:r>
    </w:p>
    <w:p w14:paraId="12017AAF" w14:textId="77777777" w:rsidR="00421159" w:rsidRDefault="00421159" w:rsidP="00421159">
      <w:pPr>
        <w:pStyle w:val="113"/>
      </w:pPr>
      <w:r>
        <w:t>Содержание заявки</w:t>
      </w:r>
    </w:p>
    <w:p w14:paraId="5DCC3EC0" w14:textId="77777777" w:rsidR="00C47B45" w:rsidRDefault="00C47B45" w:rsidP="00C47B45">
      <w:pPr>
        <w:pStyle w:val="111"/>
      </w:pPr>
      <w:r w:rsidRPr="00075178">
        <w:t>Заявка</w:t>
      </w:r>
      <w:r>
        <w:t xml:space="preserve"> составляется на русском языке.</w:t>
      </w:r>
    </w:p>
    <w:p w14:paraId="7F9027E9"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5857FF84"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42F25E1E"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671185B4" w14:textId="77777777" w:rsidR="00245E58" w:rsidRPr="00C100DC"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26433E4E" w14:textId="77777777" w:rsidR="00C100DC" w:rsidRPr="00C100DC" w:rsidRDefault="00C100DC" w:rsidP="00C100DC">
      <w:pPr>
        <w:pStyle w:val="111"/>
        <w:rPr>
          <w:color w:val="auto"/>
        </w:rPr>
      </w:pPr>
      <w:r w:rsidRPr="00C100DC">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7CBA1019" w14:textId="77777777" w:rsidR="00C100DC" w:rsidRDefault="00C100DC" w:rsidP="00C100DC">
      <w:pPr>
        <w:pStyle w:val="111"/>
        <w:numPr>
          <w:ilvl w:val="0"/>
          <w:numId w:val="0"/>
        </w:numPr>
        <w:rPr>
          <w:color w:val="auto"/>
        </w:rPr>
      </w:pPr>
      <w:r w:rsidRPr="00C100DC">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09088027" w14:textId="77777777" w:rsidR="0005482D" w:rsidRDefault="0005482D" w:rsidP="0005482D">
      <w:pPr>
        <w:pStyle w:val="113"/>
      </w:pPr>
      <w:r w:rsidRPr="00726829">
        <w:lastRenderedPageBreak/>
        <w:t>Общие требования к обеспечению исполнения обязательств</w:t>
      </w:r>
    </w:p>
    <w:p w14:paraId="26290F64" w14:textId="77777777" w:rsidR="0005482D" w:rsidRDefault="0005482D" w:rsidP="0005482D">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14:paraId="10404426" w14:textId="77777777" w:rsidR="0005482D" w:rsidRPr="00C736AB" w:rsidRDefault="0005482D" w:rsidP="0005482D">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14:paraId="0C8330F6" w14:textId="77777777" w:rsidR="0005482D" w:rsidRPr="00C736AB" w:rsidRDefault="0005482D" w:rsidP="0005482D">
      <w:pPr>
        <w:pStyle w:val="111"/>
        <w:numPr>
          <w:ilvl w:val="0"/>
          <w:numId w:val="0"/>
        </w:numPr>
        <w:spacing w:after="0"/>
      </w:pPr>
      <w:r w:rsidRPr="00C736AB">
        <w:rPr>
          <w:b/>
        </w:rPr>
        <w:t>а)</w:t>
      </w:r>
      <w:r w:rsidRPr="00C736AB">
        <w:t xml:space="preserve"> путем внесения денежных средств; </w:t>
      </w:r>
    </w:p>
    <w:p w14:paraId="1FFA07F7" w14:textId="77777777" w:rsidR="0005482D" w:rsidRDefault="0005482D" w:rsidP="0005482D">
      <w:pPr>
        <w:pStyle w:val="111"/>
        <w:numPr>
          <w:ilvl w:val="0"/>
          <w:numId w:val="0"/>
        </w:numPr>
        <w:spacing w:after="0"/>
      </w:pPr>
      <w:r w:rsidRPr="00C736AB">
        <w:rPr>
          <w:b/>
        </w:rPr>
        <w:t>б)</w:t>
      </w:r>
      <w:r w:rsidRPr="00C736AB">
        <w:t xml:space="preserve"> предоставления банковской гарантии. </w:t>
      </w:r>
    </w:p>
    <w:p w14:paraId="561043DB" w14:textId="77777777" w:rsidR="0005482D" w:rsidRDefault="0005482D" w:rsidP="0005482D">
      <w:pPr>
        <w:pStyle w:val="111"/>
        <w:numPr>
          <w:ilvl w:val="0"/>
          <w:numId w:val="0"/>
        </w:numPr>
        <w:spacing w:after="0"/>
      </w:pPr>
      <w:r w:rsidRPr="00254CF6">
        <w:rPr>
          <w:b/>
        </w:rPr>
        <w:t>в)</w:t>
      </w:r>
      <w:r>
        <w:t xml:space="preserve"> предоставления векселя (ей).</w:t>
      </w:r>
    </w:p>
    <w:p w14:paraId="4907FA15" w14:textId="77777777" w:rsidR="0005482D" w:rsidRDefault="0005482D" w:rsidP="0005482D">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5211C315" w14:textId="77777777" w:rsidR="0005482D" w:rsidRDefault="0005482D" w:rsidP="0005482D">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E75D319" w14:textId="77777777" w:rsidR="0005482D" w:rsidRDefault="0005482D" w:rsidP="0005482D">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14:paraId="59303116" w14:textId="77777777" w:rsidR="0005482D" w:rsidRDefault="0005482D" w:rsidP="0005482D">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28D7EC04" w14:textId="77777777" w:rsidR="0005482D" w:rsidRDefault="0005482D" w:rsidP="0005482D">
      <w:pPr>
        <w:pStyle w:val="a0"/>
      </w:pPr>
      <w:r w:rsidRPr="00C736AB">
        <w:t>отмена закупки;</w:t>
      </w:r>
    </w:p>
    <w:p w14:paraId="7E8612D1" w14:textId="77777777" w:rsidR="0005482D" w:rsidRDefault="0005482D" w:rsidP="0005482D">
      <w:pPr>
        <w:pStyle w:val="a0"/>
      </w:pPr>
      <w:r w:rsidRPr="00C736AB">
        <w:t>отклонение заявки участника закупки;</w:t>
      </w:r>
    </w:p>
    <w:p w14:paraId="788CD30F" w14:textId="77777777" w:rsidR="0005482D" w:rsidRDefault="0005482D" w:rsidP="0005482D">
      <w:pPr>
        <w:pStyle w:val="a0"/>
      </w:pPr>
      <w:r w:rsidRPr="00C736AB">
        <w:t>отзыв заявки участником закупки до окончания срока подачи заявок;</w:t>
      </w:r>
    </w:p>
    <w:p w14:paraId="4D89DF75" w14:textId="77777777" w:rsidR="0005482D" w:rsidRDefault="0005482D" w:rsidP="0005482D">
      <w:pPr>
        <w:pStyle w:val="a0"/>
      </w:pPr>
      <w:r w:rsidRPr="00C736AB">
        <w:t>получение заявки на участие в закупке после окончания срока подачи заявок;</w:t>
      </w:r>
    </w:p>
    <w:p w14:paraId="3D4E72D5" w14:textId="77777777" w:rsidR="0005482D" w:rsidRDefault="0005482D" w:rsidP="0005482D">
      <w:pPr>
        <w:pStyle w:val="a0"/>
      </w:pPr>
      <w:r w:rsidRPr="00C736AB">
        <w:t xml:space="preserve">отстранение участника закупки от участия в закупке или отказ от заключения договора с победителем закупки.  </w:t>
      </w:r>
    </w:p>
    <w:p w14:paraId="05981B5E" w14:textId="77777777" w:rsidR="0005482D" w:rsidRDefault="0005482D" w:rsidP="0005482D">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3B1CDF">
        <w:t>заявок принимает векселя (ей) А</w:t>
      </w:r>
      <w:r w:rsidRPr="008A7320">
        <w:t xml:space="preserve">О «Иркутскэнерго», ООО «Иркутская энергосбытовая компания», ООО «ТД </w:t>
      </w:r>
      <w:proofErr w:type="spellStart"/>
      <w:r w:rsidRPr="008A7320">
        <w:t>ЕвроСибЭнерго</w:t>
      </w:r>
      <w:proofErr w:type="spellEnd"/>
      <w:r w:rsidRPr="008A7320">
        <w:t>», Банков.</w:t>
      </w:r>
    </w:p>
    <w:p w14:paraId="375E8B4A" w14:textId="77777777" w:rsidR="0005482D" w:rsidRDefault="0005482D" w:rsidP="0005482D">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E710EB839C2A47A4BE66F7A593F0240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B201FB">
            <w:rPr>
              <w:noProof/>
            </w:rPr>
            <w:t>«Местонахождение_заказчика»</w:t>
          </w:r>
          <w:r>
            <w:rPr>
              <w:noProof/>
            </w:rPr>
            <w:fldChar w:fldCharType="end"/>
          </w:r>
        </w:sdtContent>
      </w:sdt>
      <w:r w:rsidRPr="005E1D52">
        <w:t>.</w:t>
      </w:r>
    </w:p>
    <w:p w14:paraId="41125AD1" w14:textId="77777777" w:rsidR="0005482D" w:rsidRDefault="0005482D" w:rsidP="0005482D">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7832E1F5" w14:textId="77777777" w:rsidR="00BE6FE9" w:rsidRDefault="00BE6FE9" w:rsidP="00BE6FE9">
      <w:pPr>
        <w:pStyle w:val="111"/>
      </w:pPr>
      <w:r w:rsidRPr="00201206">
        <w:t xml:space="preserve">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w:t>
      </w:r>
      <w:r w:rsidRPr="00201206">
        <w:lastRenderedPageBreak/>
        <w:t>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531372A2" w14:textId="77777777" w:rsidR="0005482D" w:rsidRDefault="0005482D" w:rsidP="0005482D">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14:paraId="2C2189CB" w14:textId="77777777" w:rsidR="0005482D" w:rsidRDefault="0005482D" w:rsidP="0005482D">
      <w:pPr>
        <w:pStyle w:val="111"/>
        <w:rPr>
          <w:color w:val="auto"/>
        </w:rPr>
      </w:pPr>
      <w:r w:rsidRPr="00C736AB">
        <w:t>Банковская гарантия должна быть безотзывной и должна содержать:</w:t>
      </w:r>
    </w:p>
    <w:p w14:paraId="1DAFFB87" w14:textId="77777777" w:rsidR="0005482D" w:rsidRPr="00726829" w:rsidRDefault="0005482D" w:rsidP="0005482D">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14:paraId="0351282A" w14:textId="77777777" w:rsidR="0005482D" w:rsidRPr="00726829" w:rsidRDefault="0005482D" w:rsidP="0005482D">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14:paraId="5B7E769F" w14:textId="77777777" w:rsidR="0005482D" w:rsidRPr="00726829" w:rsidRDefault="0005482D" w:rsidP="0005482D">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14:paraId="1D99A7C7" w14:textId="77777777" w:rsidR="0005482D" w:rsidRPr="00726829" w:rsidRDefault="0005482D" w:rsidP="0005482D">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14:paraId="2AC64AFF" w14:textId="77777777" w:rsidR="0005482D" w:rsidRPr="00726829" w:rsidRDefault="0005482D" w:rsidP="0005482D">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14:paraId="1437D9FA" w14:textId="77777777" w:rsidR="0005482D" w:rsidRPr="00726829" w:rsidRDefault="0005482D" w:rsidP="0005482D">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14:paraId="3DB20E48" w14:textId="77777777" w:rsidR="0005482D" w:rsidRPr="00726829" w:rsidRDefault="0005482D" w:rsidP="0005482D">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14:paraId="72DABE6A" w14:textId="77777777" w:rsidR="0005482D" w:rsidRPr="00726829" w:rsidRDefault="0005482D" w:rsidP="0005482D">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14:paraId="4CC7D5AE" w14:textId="77777777" w:rsidR="0005482D" w:rsidRPr="00726829" w:rsidRDefault="0005482D" w:rsidP="0005482D">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14:paraId="295D40B7" w14:textId="77777777" w:rsidR="0005482D" w:rsidRPr="00726829" w:rsidRDefault="0005482D" w:rsidP="0005482D">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14:paraId="79887169" w14:textId="77777777" w:rsidR="0005482D" w:rsidRPr="00726829" w:rsidRDefault="0005482D" w:rsidP="0005482D">
      <w:pPr>
        <w:pStyle w:val="a0"/>
        <w:rPr>
          <w:color w:val="auto"/>
        </w:rPr>
      </w:pPr>
      <w:r>
        <w:t xml:space="preserve">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w:t>
      </w:r>
      <w:r>
        <w:lastRenderedPageBreak/>
        <w:t>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14:paraId="0273CD8C" w14:textId="77777777" w:rsidR="0005482D" w:rsidRDefault="0005482D" w:rsidP="0005482D">
      <w:pPr>
        <w:pStyle w:val="111"/>
      </w:pPr>
      <w:r w:rsidRPr="00C736AB">
        <w:t>Недопустимо включение в банковскую гарантию:</w:t>
      </w:r>
    </w:p>
    <w:p w14:paraId="2FA125D6" w14:textId="77777777" w:rsidR="0005482D" w:rsidRDefault="0005482D" w:rsidP="0005482D">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14:paraId="54356281" w14:textId="77777777" w:rsidR="0005482D" w:rsidRDefault="0005482D" w:rsidP="0005482D">
      <w:pPr>
        <w:pStyle w:val="a0"/>
      </w:pPr>
      <w:r w:rsidRPr="00C736AB">
        <w:t>требований о предоставлении Заказчиком гаранту отчета об исполнении договора;</w:t>
      </w:r>
    </w:p>
    <w:p w14:paraId="1F10BE97" w14:textId="77777777" w:rsidR="0005482D" w:rsidRPr="00C736AB" w:rsidRDefault="0005482D" w:rsidP="0005482D">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14:paraId="606C6485" w14:textId="77777777" w:rsidR="0005482D" w:rsidRPr="00C736AB" w:rsidRDefault="0005482D" w:rsidP="0005482D">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39592EF7" w14:textId="77777777" w:rsidR="0005482D" w:rsidRDefault="0005482D" w:rsidP="0005482D">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2D6B7BBE" w14:textId="77777777" w:rsidR="0005482D" w:rsidRDefault="0005482D" w:rsidP="0005482D">
      <w:pPr>
        <w:pStyle w:val="a0"/>
      </w:pPr>
      <w:r w:rsidRPr="00C736AB">
        <w:t>уклонение или отказ участника закупки заключить договор;</w:t>
      </w:r>
    </w:p>
    <w:p w14:paraId="0F7702D7" w14:textId="77777777" w:rsidR="0005482D" w:rsidRDefault="0005482D" w:rsidP="0005482D">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14:paraId="63B4AB46" w14:textId="77777777" w:rsidR="0005482D" w:rsidRDefault="0005482D" w:rsidP="0005482D">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14:paraId="251B8CF9" w14:textId="77777777" w:rsidR="0005482D" w:rsidRPr="00C736AB" w:rsidRDefault="0005482D" w:rsidP="0005482D">
      <w:pPr>
        <w:pStyle w:val="a0"/>
      </w:pPr>
      <w:r w:rsidRPr="008A7320">
        <w:t>изменения или отзыва заявки в течение срока ее действия после истечения срока окончания приема заявок.</w:t>
      </w:r>
    </w:p>
    <w:p w14:paraId="2CFBFF8E" w14:textId="77777777" w:rsidR="0005482D" w:rsidRPr="00C736AB" w:rsidRDefault="0005482D" w:rsidP="0005482D">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14:paraId="5A87AEEB" w14:textId="77777777" w:rsidR="0005482D" w:rsidRDefault="0005482D" w:rsidP="0005482D">
      <w:pPr>
        <w:pStyle w:val="111"/>
      </w:pPr>
      <w:r w:rsidRPr="00C736AB">
        <w:t>Возврат участнику закупки обеспечения заявки на участие в закупке не производится в следующих случаях:</w:t>
      </w:r>
    </w:p>
    <w:p w14:paraId="224E6063" w14:textId="77777777" w:rsidR="0005482D" w:rsidRDefault="0005482D" w:rsidP="0005482D">
      <w:pPr>
        <w:pStyle w:val="a0"/>
      </w:pPr>
      <w:r w:rsidRPr="00C736AB">
        <w:t>уклонение или отказа участника закупки от заключения договора;</w:t>
      </w:r>
    </w:p>
    <w:p w14:paraId="33D488D6" w14:textId="77777777" w:rsidR="0005482D" w:rsidRPr="00C736AB" w:rsidRDefault="0005482D" w:rsidP="0005482D">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14:paraId="7B924F88" w14:textId="77777777" w:rsidR="0005482D" w:rsidRPr="00C736AB" w:rsidRDefault="0005482D" w:rsidP="0005482D">
      <w:pPr>
        <w:pStyle w:val="111"/>
      </w:pPr>
      <w:r w:rsidRPr="00C736AB">
        <w:t xml:space="preserve">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w:t>
      </w:r>
      <w:r w:rsidRPr="00C736AB">
        <w:lastRenderedPageBreak/>
        <w:t>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370213C9" w14:textId="77777777" w:rsidR="0005482D" w:rsidRPr="00824224" w:rsidRDefault="0005482D" w:rsidP="0005482D">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14:paraId="65BDD7C4" w14:textId="77777777" w:rsidR="0005482D" w:rsidRPr="005E1D52" w:rsidRDefault="0005482D" w:rsidP="0005482D">
      <w:pPr>
        <w:pStyle w:val="113"/>
      </w:pPr>
      <w:r>
        <w:t>Требования к обеспечению заявки на участие в закупе</w:t>
      </w:r>
    </w:p>
    <w:p w14:paraId="3F0B5A90" w14:textId="77777777" w:rsidR="0005482D" w:rsidRDefault="0005482D" w:rsidP="0005482D">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14:paraId="319E106B" w14:textId="77777777" w:rsidR="0005482D" w:rsidRDefault="0005482D" w:rsidP="0005482D">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14:paraId="17E8A500" w14:textId="77777777" w:rsidR="0005482D" w:rsidRPr="004621B1" w:rsidRDefault="0005482D" w:rsidP="0005482D">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530EB974" w14:textId="77777777" w:rsidR="0005482D" w:rsidRDefault="0005482D" w:rsidP="0005482D">
      <w:pPr>
        <w:pStyle w:val="111"/>
      </w:pPr>
      <w:r w:rsidRPr="005E1D52">
        <w:t>Возврат участнику закупки обеспечения заявки на участие в закупке не производится в следующих случаях:</w:t>
      </w:r>
    </w:p>
    <w:p w14:paraId="76ED89C7" w14:textId="77777777" w:rsidR="0005482D" w:rsidRDefault="0005482D" w:rsidP="0005482D">
      <w:pPr>
        <w:pStyle w:val="a0"/>
      </w:pPr>
      <w:r w:rsidRPr="005E1D52">
        <w:t>уклонение или отказа участника закупки от заключения договора;</w:t>
      </w:r>
    </w:p>
    <w:p w14:paraId="11CB940D" w14:textId="77777777" w:rsidR="0005482D" w:rsidRPr="00C736AB" w:rsidRDefault="0005482D" w:rsidP="0005482D">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49FB7AD5" w14:textId="77777777" w:rsidR="0005482D" w:rsidRPr="0025595D" w:rsidRDefault="0005482D" w:rsidP="0005482D">
      <w:pPr>
        <w:pStyle w:val="11"/>
        <w:spacing w:before="240"/>
        <w:jc w:val="left"/>
        <w:rPr>
          <w:rFonts w:cs="Calibri"/>
          <w:b/>
        </w:rPr>
      </w:pPr>
      <w:r>
        <w:rPr>
          <w:b/>
        </w:rPr>
        <w:t>Требования к обеспечению договора на участие в закупке</w:t>
      </w:r>
    </w:p>
    <w:p w14:paraId="4FA41B7D" w14:textId="77777777" w:rsidR="0005482D" w:rsidRPr="00C736AB" w:rsidRDefault="0005482D" w:rsidP="0005482D">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14:paraId="65BF69A4" w14:textId="77777777" w:rsidR="0005482D" w:rsidRPr="00C736AB" w:rsidRDefault="0005482D" w:rsidP="0005482D">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14:paraId="7B44B39B" w14:textId="77777777" w:rsidR="0005482D" w:rsidRPr="00C736AB" w:rsidRDefault="0005482D" w:rsidP="0005482D">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18DFFED84A794C59A40A302080BC5AF8"/>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B201FB">
            <w:rPr>
              <w:noProof/>
            </w:rPr>
            <w:t>«Местонахождение_заказчика»</w:t>
          </w:r>
          <w:r>
            <w:rPr>
              <w:noProof/>
            </w:rPr>
            <w:fldChar w:fldCharType="end"/>
          </w:r>
        </w:sdtContent>
      </w:sdt>
      <w:r w:rsidR="00AF1527">
        <w:t>, или путем формирования гарантийного фонда в порядке, предусмотренном проектом договора.</w:t>
      </w:r>
    </w:p>
    <w:p w14:paraId="15AB4B41" w14:textId="77777777" w:rsidR="0005482D" w:rsidRPr="00C736AB" w:rsidRDefault="0005482D" w:rsidP="0005482D">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14:paraId="6772BF86" w14:textId="77777777" w:rsidR="0005482D" w:rsidRPr="00C736AB" w:rsidRDefault="0005482D" w:rsidP="0005482D">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382A5963" w14:textId="77777777" w:rsidR="0005482D" w:rsidRPr="00C736AB" w:rsidRDefault="0005482D" w:rsidP="0005482D">
      <w:pPr>
        <w:pStyle w:val="111"/>
      </w:pPr>
      <w:r w:rsidRPr="00C736AB">
        <w:lastRenderedPageBreak/>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4BB3FF69" w14:textId="77777777" w:rsidR="0005482D" w:rsidRDefault="0005482D" w:rsidP="0005482D">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35A2DD2" w14:textId="77777777" w:rsidR="0005482D" w:rsidRPr="00736283" w:rsidRDefault="0005482D" w:rsidP="0005482D">
      <w:pPr>
        <w:pStyle w:val="11"/>
        <w:spacing w:before="240"/>
        <w:jc w:val="left"/>
        <w:rPr>
          <w:rFonts w:ascii="Calibri" w:hAnsi="Calibri" w:cs="Calibri"/>
          <w:b/>
        </w:rPr>
      </w:pPr>
      <w:r w:rsidRPr="00736283">
        <w:rPr>
          <w:b/>
        </w:rPr>
        <w:t>Обеспечение аванса</w:t>
      </w:r>
    </w:p>
    <w:p w14:paraId="459CA07D" w14:textId="77777777" w:rsidR="0005482D" w:rsidRPr="00736283" w:rsidRDefault="0005482D" w:rsidP="0005482D">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14:paraId="24C5B507" w14:textId="77777777" w:rsidR="0005482D" w:rsidRPr="00736283" w:rsidRDefault="0005482D" w:rsidP="0005482D">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14:paraId="4FBE8A4F" w14:textId="77777777" w:rsidR="0005482D" w:rsidRPr="00736283" w:rsidRDefault="0005482D" w:rsidP="0005482D">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14:paraId="5BCCDE73" w14:textId="77777777" w:rsidR="0005482D" w:rsidRPr="00736283" w:rsidRDefault="0005482D" w:rsidP="0005482D">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5D7ED53E" w14:textId="77777777" w:rsidR="0005482D" w:rsidRPr="00736283" w:rsidRDefault="0005482D" w:rsidP="0005482D">
      <w:pPr>
        <w:pStyle w:val="111"/>
      </w:pPr>
      <w:r w:rsidRPr="00736283">
        <w:t>Обеспечение аванса может быть предоставлено в виде:</w:t>
      </w:r>
    </w:p>
    <w:p w14:paraId="65C781D7" w14:textId="77777777" w:rsidR="0005482D" w:rsidRPr="00736283" w:rsidRDefault="0005482D" w:rsidP="0005482D">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14:paraId="31CCF889" w14:textId="77777777" w:rsidR="0005482D" w:rsidRPr="00736283" w:rsidRDefault="0005482D" w:rsidP="0005482D">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14:paraId="1F677B09" w14:textId="77777777" w:rsidR="0005482D" w:rsidRPr="00736283" w:rsidRDefault="0005482D" w:rsidP="0005482D">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FE7C4E3" w14:textId="77777777" w:rsidR="0005482D" w:rsidRPr="00736283" w:rsidRDefault="0005482D" w:rsidP="0005482D">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9791048" w14:textId="77777777" w:rsidR="0005482D" w:rsidRPr="00736283" w:rsidRDefault="0005482D" w:rsidP="0005482D">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14726F81" w14:textId="77777777" w:rsidR="0005482D" w:rsidRPr="00736283" w:rsidRDefault="0005482D" w:rsidP="0005482D">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052C5712" w14:textId="77777777" w:rsidR="0005482D" w:rsidRPr="00736283" w:rsidRDefault="0005482D" w:rsidP="0005482D">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111511A7" w14:textId="77777777" w:rsidR="0005482D" w:rsidRPr="00736283" w:rsidRDefault="0005482D" w:rsidP="0005482D">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7052EB69" w14:textId="77777777" w:rsidR="0005482D" w:rsidRPr="00736283" w:rsidRDefault="0005482D" w:rsidP="0005482D">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381E20BE" w14:textId="77777777" w:rsidR="00696A07" w:rsidRDefault="00696A07" w:rsidP="00696A07">
      <w:pPr>
        <w:pStyle w:val="113"/>
      </w:pPr>
      <w:r>
        <w:t>Требования к описанию предложения</w:t>
      </w:r>
    </w:p>
    <w:p w14:paraId="76DAEDC4" w14:textId="77777777" w:rsidR="004A108A" w:rsidRPr="002E30A6" w:rsidRDefault="004A108A" w:rsidP="004A108A">
      <w:pPr>
        <w:pStyle w:val="111"/>
        <w:rPr>
          <w:color w:val="auto"/>
        </w:rPr>
      </w:pPr>
      <w:r w:rsidRPr="002E30A6">
        <w:rPr>
          <w:color w:val="auto"/>
        </w:rPr>
        <w:lastRenderedPageBreak/>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47E062C0"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063944FB" w14:textId="77777777"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5E1813DE" w14:textId="77777777" w:rsidR="004A108A" w:rsidRPr="002E30A6" w:rsidRDefault="004A108A" w:rsidP="004A108A">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5CBF1ED0"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2B0DF25F" w14:textId="77777777" w:rsidR="004A108A" w:rsidRPr="002E30A6" w:rsidRDefault="004A108A" w:rsidP="004A108A">
      <w:pPr>
        <w:pStyle w:val="111"/>
        <w:rPr>
          <w:color w:val="auto"/>
        </w:rPr>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5117F410"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1EFAE394"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19F96F79"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11362C1C"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6646D5A8" w14:textId="77777777" w:rsidR="00696A07" w:rsidRDefault="00696A07" w:rsidP="00696A07">
      <w:pPr>
        <w:pStyle w:val="a0"/>
      </w:pPr>
      <w:r>
        <w:t>указывает ошибочный пункт документации о закупке,</w:t>
      </w:r>
    </w:p>
    <w:p w14:paraId="467F83AB"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24EB17B5"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69F93366" w14:textId="77777777" w:rsidR="00696A07" w:rsidRDefault="00696A07" w:rsidP="00696A07">
      <w:pPr>
        <w:pStyle w:val="a0"/>
      </w:pPr>
      <w:r>
        <w:t>подает исправление как запрос разъяснений в порядке подачи запросов разъяснений.</w:t>
      </w:r>
    </w:p>
    <w:p w14:paraId="1835B62F" w14:textId="77777777" w:rsidR="00131CAE" w:rsidRPr="00131CAE" w:rsidRDefault="00131CAE" w:rsidP="00131CAE">
      <w:pPr>
        <w:pStyle w:val="11"/>
        <w:rPr>
          <w:b/>
        </w:rPr>
      </w:pPr>
      <w:r w:rsidRPr="00131CAE">
        <w:rPr>
          <w:b/>
        </w:rPr>
        <w:t>Иные требования и условия закупки, представлены в приложениях к настоящей документации</w:t>
      </w:r>
    </w:p>
    <w:p w14:paraId="5F9AF2A7" w14:textId="77777777" w:rsidR="00131CAE" w:rsidRDefault="00131CAE" w:rsidP="00131CAE">
      <w:pPr>
        <w:pStyle w:val="a0"/>
        <w:numPr>
          <w:ilvl w:val="0"/>
          <w:numId w:val="0"/>
        </w:numPr>
      </w:pPr>
    </w:p>
    <w:p w14:paraId="565BD8BE" w14:textId="77777777" w:rsidR="00BC611E" w:rsidRDefault="00696A07" w:rsidP="00553638">
      <w:pPr>
        <w:pStyle w:val="1"/>
      </w:pPr>
      <w:r>
        <w:br w:type="page"/>
      </w:r>
      <w:bookmarkStart w:id="12" w:name="_Ref6045534"/>
      <w:bookmarkStart w:id="13" w:name="_Toc143602236"/>
      <w:bookmarkStart w:id="14" w:name="_Ref534988748"/>
      <w:bookmarkEnd w:id="11"/>
      <w:r w:rsidR="00BC611E">
        <w:lastRenderedPageBreak/>
        <w:t xml:space="preserve">Обзор процедуры, </w:t>
      </w:r>
      <w:r w:rsidR="00496594">
        <w:t>участие в закупке</w:t>
      </w:r>
      <w:bookmarkEnd w:id="12"/>
      <w:bookmarkEnd w:id="13"/>
    </w:p>
    <w:p w14:paraId="1C96D654"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5472B529AB314EC7AE36F6DF3CE400B6"/>
        </w:placeholder>
        <w15:color w:val="00CCFF"/>
        <w:docPartList>
          <w:docPartGallery w:val="Quick Parts"/>
          <w:docPartCategory w:val="Документация о закупке: правовое основание закупки"/>
        </w:docPartList>
      </w:sdtPr>
      <w:sdtEndPr/>
      <w:sdtContent>
        <w:p w14:paraId="61A91E2B" w14:textId="77777777"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14:paraId="2FF746AB"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14:paraId="3C5EC8F1" w14:textId="77777777" w:rsidR="00BC611E" w:rsidRDefault="00BC611E" w:rsidP="00BC611E">
      <w:pPr>
        <w:pStyle w:val="113"/>
      </w:pPr>
      <w:r>
        <w:t>Порядок предоставления документации о закупке</w:t>
      </w:r>
    </w:p>
    <w:p w14:paraId="1B4F8F95"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027DD612A42B4E0E8D736200C43E24BF"/>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56440C49" w14:textId="77777777" w:rsidR="00BC611E" w:rsidRDefault="00BC611E" w:rsidP="00BC611E">
      <w:pPr>
        <w:pStyle w:val="111"/>
        <w:rPr>
          <w:noProof/>
        </w:rPr>
      </w:pPr>
      <w:r>
        <w:rPr>
          <w:noProof/>
        </w:rPr>
        <w:t>Документация о закупке предоставляется без взимания платы.</w:t>
      </w:r>
    </w:p>
    <w:p w14:paraId="0B983F77"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6AC75DC4"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7D65287A"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2CCECF53"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14F47880"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1BF75B5"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291364DE" w14:textId="47AFEB63"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C27077">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C27077">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C27077">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C27077">
        <w:rPr>
          <w:rStyle w:val="affff"/>
        </w:rPr>
        <w:t>7</w:t>
      </w:r>
      <w:r w:rsidRPr="001779D4">
        <w:rPr>
          <w:rStyle w:val="affff"/>
        </w:rPr>
        <w:fldChar w:fldCharType="end"/>
      </w:r>
      <w:r>
        <w:t xml:space="preserve"> документации о закупке.</w:t>
      </w:r>
    </w:p>
    <w:p w14:paraId="68115065" w14:textId="29A83CE3"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C27077">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C27077">
        <w:rPr>
          <w:rStyle w:val="affff"/>
        </w:rPr>
        <w:t>7</w:t>
      </w:r>
      <w:r w:rsidR="0078694B" w:rsidRPr="001779D4">
        <w:rPr>
          <w:rStyle w:val="affff"/>
        </w:rPr>
        <w:fldChar w:fldCharType="end"/>
      </w:r>
      <w:r w:rsidR="0078694B">
        <w:t xml:space="preserve"> документации о закупке.</w:t>
      </w:r>
    </w:p>
    <w:p w14:paraId="7B4628ED"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4D9CFE10"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1ACB904B"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0E6B56FB"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46F48478" w14:textId="77777777" w:rsidR="00366A7C" w:rsidRDefault="00366A7C"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rsidR="00EF5363">
        <w:t>.</w:t>
      </w:r>
    </w:p>
    <w:p w14:paraId="2D8ACCA8" w14:textId="77777777" w:rsidR="00F55EE8" w:rsidRDefault="00F55EE8" w:rsidP="00F55EE8">
      <w:pPr>
        <w:pStyle w:val="113"/>
      </w:pPr>
      <w:r>
        <w:t>Разъяснение положений документации о закупке</w:t>
      </w:r>
    </w:p>
    <w:p w14:paraId="40DA136F"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09287154" w14:textId="77777777" w:rsidR="00F55EE8" w:rsidRDefault="00F55EE8" w:rsidP="00F55EE8">
      <w:pPr>
        <w:pStyle w:val="111"/>
      </w:pPr>
      <w:r>
        <w:t>Запрос разъяснений подается в свободной форме.</w:t>
      </w:r>
    </w:p>
    <w:p w14:paraId="6F905B7C"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0129830" w14:textId="77777777" w:rsidR="00BC611E" w:rsidRDefault="00BC611E" w:rsidP="00BC611E">
      <w:pPr>
        <w:pStyle w:val="113"/>
      </w:pPr>
      <w:r>
        <w:t>Общие положения об участии в закупке</w:t>
      </w:r>
    </w:p>
    <w:p w14:paraId="346531E5" w14:textId="1C7F0F22"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C27077">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2937EA78" w14:textId="77777777" w:rsidR="0037176A" w:rsidRPr="00E62F90" w:rsidRDefault="0037176A" w:rsidP="0037176A">
      <w:pPr>
        <w:pStyle w:val="111"/>
        <w:rPr>
          <w:rFonts w:ascii="Times New Roman" w:hAnsi="Times New Roman" w:cs="Times New Roman"/>
          <w:color w:val="auto"/>
        </w:rPr>
      </w:pPr>
      <w:r w:rsidRPr="00E62F90">
        <w:rPr>
          <w:rFonts w:ascii="Times New Roman" w:hAnsi="Times New Roman" w:cs="Times New Roman"/>
          <w:color w:val="auto"/>
        </w:rPr>
        <w:t>Участник закупки вправе подать только одну заявку (если иное не предусмотрено).</w:t>
      </w:r>
    </w:p>
    <w:bookmarkStart w:id="15" w:name="_Ref5457343"/>
    <w:p w14:paraId="612AD3FC" w14:textId="11CC06BB" w:rsidR="00DB4416" w:rsidRPr="00E62F90" w:rsidRDefault="004558A4" w:rsidP="00DB4416">
      <w:pPr>
        <w:pStyle w:val="111"/>
        <w:rPr>
          <w:rFonts w:ascii="Times New Roman" w:hAnsi="Times New Roman" w:cs="Times New Roman"/>
          <w:color w:val="auto"/>
        </w:rPr>
      </w:pPr>
      <w:sdt>
        <w:sdtPr>
          <w:rPr>
            <w:rFonts w:ascii="Times New Roman" w:hAnsi="Times New Roman" w:cs="Times New Roman"/>
            <w:color w:val="auto"/>
          </w:rPr>
          <w:alias w:val="Порядок подачи заявок"/>
          <w:tag w:val="Порядок подачи заявок"/>
          <w:id w:val="2118091559"/>
          <w:placeholder>
            <w:docPart w:val="4F930BF219ED40C8ABF5722A89F6EC1D"/>
          </w:placeholder>
          <w15:color w:val="00CCFF"/>
          <w:docPartList>
            <w:docPartGallery w:val="Quick Parts"/>
            <w:docPartCategory w:val="Документация о закупке: порядок подачи заявок"/>
          </w:docPartList>
        </w:sdtPr>
        <w:sdtEndPr/>
        <w:sdtContent>
          <w:r w:rsidR="00DB4416" w:rsidRPr="00E62F90">
            <w:rPr>
              <w:rFonts w:ascii="Times New Roman" w:hAnsi="Times New Roman" w:cs="Times New Roman"/>
              <w:color w:val="auto"/>
            </w:rPr>
            <w:t xml:space="preserve">Заявки подаются на </w:t>
          </w:r>
          <w:sdt>
            <w:sdtPr>
              <w:rPr>
                <w:rFonts w:ascii="Times New Roman" w:eastAsiaTheme="minorEastAsia" w:hAnsi="Times New Roman" w:cs="Times New Roman"/>
                <w:color w:val="auto"/>
                <w:lang w:eastAsia="en-US"/>
              </w:rPr>
              <w:alias w:val="Эл. почта куратора закупки"/>
              <w:tag w:val="Эл. почта куратора закупки"/>
              <w:id w:val="1913354070"/>
              <w:placeholder>
                <w:docPart w:val="FD46A131D3E543ACBCEF04D7A2C3C1D6"/>
              </w:placeholder>
              <w15:color w:val="FFFF00"/>
            </w:sdtPr>
            <w:sdtEndPr>
              <w:rPr>
                <w:rFonts w:eastAsia="Times New Roman"/>
                <w:lang w:eastAsia="ru-RU"/>
              </w:rPr>
            </w:sdtEndPr>
            <w:sdtContent>
              <w:r w:rsidR="00E62F90" w:rsidRPr="00E62F90">
                <w:rPr>
                  <w:rFonts w:ascii="Times New Roman" w:hAnsi="Times New Roman" w:cs="Times New Roman"/>
                  <w:noProof/>
                  <w:color w:val="auto"/>
                </w:rPr>
                <w:fldChar w:fldCharType="begin"/>
              </w:r>
              <w:r w:rsidR="00E62F90" w:rsidRPr="00E62F90">
                <w:rPr>
                  <w:rFonts w:ascii="Times New Roman" w:hAnsi="Times New Roman" w:cs="Times New Roman"/>
                  <w:noProof/>
                  <w:color w:val="auto"/>
                </w:rPr>
                <w:instrText xml:space="preserve"> MERGEFIELD "Электронная_почта_куратора_закупки" </w:instrText>
              </w:r>
              <w:r w:rsidR="00E62F90" w:rsidRPr="00E62F90">
                <w:rPr>
                  <w:rFonts w:ascii="Times New Roman" w:hAnsi="Times New Roman" w:cs="Times New Roman"/>
                  <w:noProof/>
                  <w:color w:val="auto"/>
                </w:rPr>
                <w:fldChar w:fldCharType="separate"/>
              </w:r>
              <w:r w:rsidR="00E62F90" w:rsidRPr="00E62F90">
                <w:rPr>
                  <w:rFonts w:ascii="Times New Roman" w:hAnsi="Times New Roman" w:cs="Times New Roman"/>
                  <w:color w:val="auto"/>
                </w:rPr>
                <w:t xml:space="preserve">Sharymova_IN@baikalenergy.com </w:t>
              </w:r>
              <w:r w:rsidR="00E62F90" w:rsidRPr="00E62F90">
                <w:rPr>
                  <w:rFonts w:ascii="Times New Roman" w:hAnsi="Times New Roman" w:cs="Times New Roman"/>
                  <w:noProof/>
                  <w:color w:val="auto"/>
                </w:rPr>
                <w:fldChar w:fldCharType="end"/>
              </w:r>
            </w:sdtContent>
          </w:sdt>
        </w:sdtContent>
      </w:sdt>
      <w:r w:rsidR="00DB4416" w:rsidRPr="00E62F90">
        <w:rPr>
          <w:rFonts w:ascii="Times New Roman" w:hAnsi="Times New Roman" w:cs="Times New Roman"/>
          <w:color w:val="auto"/>
        </w:rPr>
        <w:t xml:space="preserve"> По факту подачи заявки, участнику рекомендовано направить дополнительное уведомительное письмо на соответствующий эл адрес, указанный в п </w:t>
      </w:r>
      <w:r w:rsidR="002F07FD" w:rsidRPr="00E62F90">
        <w:rPr>
          <w:rFonts w:ascii="Times New Roman" w:hAnsi="Times New Roman" w:cs="Times New Roman"/>
          <w:color w:val="auto"/>
        </w:rPr>
        <w:fldChar w:fldCharType="begin"/>
      </w:r>
      <w:r w:rsidR="002F07FD" w:rsidRPr="00E62F90">
        <w:rPr>
          <w:rFonts w:ascii="Times New Roman" w:hAnsi="Times New Roman" w:cs="Times New Roman"/>
          <w:color w:val="auto"/>
        </w:rPr>
        <w:instrText xml:space="preserve"> REF _Ref135041090 \r \h </w:instrText>
      </w:r>
      <w:r w:rsidR="00E62F90" w:rsidRPr="00E62F90">
        <w:rPr>
          <w:rFonts w:ascii="Times New Roman" w:hAnsi="Times New Roman" w:cs="Times New Roman"/>
          <w:color w:val="auto"/>
        </w:rPr>
        <w:instrText xml:space="preserve"> \* MERGEFORMAT </w:instrText>
      </w:r>
      <w:r w:rsidR="002F07FD" w:rsidRPr="00E62F90">
        <w:rPr>
          <w:rFonts w:ascii="Times New Roman" w:hAnsi="Times New Roman" w:cs="Times New Roman"/>
          <w:color w:val="auto"/>
        </w:rPr>
      </w:r>
      <w:r w:rsidR="002F07FD" w:rsidRPr="00E62F90">
        <w:rPr>
          <w:rFonts w:ascii="Times New Roman" w:hAnsi="Times New Roman" w:cs="Times New Roman"/>
          <w:color w:val="auto"/>
        </w:rPr>
        <w:fldChar w:fldCharType="separate"/>
      </w:r>
      <w:r w:rsidR="00C27077">
        <w:rPr>
          <w:rFonts w:ascii="Times New Roman" w:hAnsi="Times New Roman" w:cs="Times New Roman"/>
          <w:color w:val="auto"/>
        </w:rPr>
        <w:t>1.19</w:t>
      </w:r>
      <w:r w:rsidR="002F07FD" w:rsidRPr="00E62F90">
        <w:rPr>
          <w:rFonts w:ascii="Times New Roman" w:hAnsi="Times New Roman" w:cs="Times New Roman"/>
          <w:color w:val="auto"/>
        </w:rPr>
        <w:fldChar w:fldCharType="end"/>
      </w:r>
      <w:r w:rsidR="00DB4416" w:rsidRPr="00E62F90">
        <w:rPr>
          <w:rFonts w:ascii="Times New Roman" w:hAnsi="Times New Roman" w:cs="Times New Roman"/>
          <w:color w:val="auto"/>
        </w:rPr>
        <w:t>.</w:t>
      </w:r>
    </w:p>
    <w:p w14:paraId="3DD57E0A" w14:textId="6A94C9D6" w:rsidR="00E62F90" w:rsidRPr="00E62F90" w:rsidRDefault="00DB4416" w:rsidP="00E62F90">
      <w:pPr>
        <w:pStyle w:val="ConsPlusNormal"/>
        <w:ind w:firstLine="0"/>
        <w:jc w:val="both"/>
        <w:outlineLvl w:val="0"/>
        <w:rPr>
          <w:rFonts w:ascii="Times New Roman" w:hAnsi="Times New Roman" w:cs="Times New Roman"/>
        </w:rPr>
      </w:pPr>
      <w:r w:rsidRPr="00E62F90">
        <w:rPr>
          <w:rFonts w:ascii="Times New Roman" w:hAnsi="Times New Roman" w:cs="Times New Roman"/>
        </w:rPr>
        <w:t>Оформленную и подписанную должным образом заявку (см. п. 5.3) необходимо</w:t>
      </w:r>
      <w:r w:rsidR="00E62F90" w:rsidRPr="00E62F90">
        <w:rPr>
          <w:rFonts w:ascii="Times New Roman" w:hAnsi="Times New Roman" w:cs="Times New Roman"/>
        </w:rPr>
        <w:t xml:space="preserve"> направить </w:t>
      </w:r>
      <w:r w:rsidRPr="00E62F90">
        <w:rPr>
          <w:rFonts w:ascii="Times New Roman" w:hAnsi="Times New Roman" w:cs="Times New Roman"/>
        </w:rPr>
        <w:t xml:space="preserve"> </w:t>
      </w:r>
    </w:p>
    <w:sdt>
      <w:sdtPr>
        <w:rPr>
          <w:rFonts w:ascii="Times New Roman" w:eastAsiaTheme="minorEastAsia" w:hAnsi="Times New Roman" w:cs="Times New Roman"/>
          <w:lang w:eastAsia="en-US"/>
        </w:rPr>
        <w:alias w:val="Эл. почта куратора закупки"/>
        <w:tag w:val="Эл. почта куратора закупки"/>
        <w:id w:val="-2106261746"/>
        <w:placeholder>
          <w:docPart w:val="5960A6BBC1344598A5321A363BB3F97B"/>
        </w:placeholder>
        <w15:color w:val="FFFF00"/>
      </w:sdtPr>
      <w:sdtEndPr>
        <w:rPr>
          <w:rFonts w:eastAsia="Times New Roman"/>
          <w:lang w:eastAsia="ru-RU"/>
        </w:rPr>
      </w:sdtEndPr>
      <w:sdtContent>
        <w:p w14:paraId="3D0DFBBB" w14:textId="12FDFC00" w:rsidR="00E62F90" w:rsidRPr="00E62F90" w:rsidRDefault="00E62F90" w:rsidP="00E62F90">
          <w:pPr>
            <w:pStyle w:val="ConsPlusNormal"/>
            <w:ind w:firstLine="0"/>
            <w:jc w:val="both"/>
            <w:outlineLvl w:val="0"/>
            <w:rPr>
              <w:rFonts w:ascii="Times New Roman" w:hAnsi="Times New Roman" w:cs="Times New Roman"/>
            </w:rPr>
          </w:pPr>
          <w:r w:rsidRPr="00E62F90">
            <w:rPr>
              <w:rFonts w:ascii="Times New Roman" w:hAnsi="Times New Roman" w:cs="Times New Roman"/>
              <w:noProof/>
            </w:rPr>
            <w:fldChar w:fldCharType="begin"/>
          </w:r>
          <w:r w:rsidRPr="00E62F90">
            <w:rPr>
              <w:rFonts w:ascii="Times New Roman" w:hAnsi="Times New Roman" w:cs="Times New Roman"/>
              <w:noProof/>
            </w:rPr>
            <w:instrText xml:space="preserve"> MERGEFIELD "Электронная_почта_куратора_закупки" </w:instrText>
          </w:r>
          <w:r w:rsidRPr="00E62F90">
            <w:rPr>
              <w:rFonts w:ascii="Times New Roman" w:hAnsi="Times New Roman" w:cs="Times New Roman"/>
              <w:noProof/>
            </w:rPr>
            <w:fldChar w:fldCharType="separate"/>
          </w:r>
          <w:r w:rsidRPr="00E62F90">
            <w:rPr>
              <w:rFonts w:ascii="Times New Roman" w:hAnsi="Times New Roman" w:cs="Times New Roman"/>
            </w:rPr>
            <w:t>Sharymova_IN@baikalenergy.com</w:t>
          </w:r>
          <w:r w:rsidRPr="00E62F90">
            <w:rPr>
              <w:rFonts w:ascii="Times New Roman" w:hAnsi="Times New Roman" w:cs="Times New Roman"/>
              <w:noProof/>
            </w:rPr>
            <w:fldChar w:fldCharType="end"/>
          </w:r>
        </w:p>
      </w:sdtContent>
    </w:sdt>
    <w:p w14:paraId="57AE9F0E" w14:textId="55CD54C9" w:rsidR="00DB4416" w:rsidRPr="00E62F90" w:rsidRDefault="00DB4416" w:rsidP="00DB4416">
      <w:pPr>
        <w:pStyle w:val="111"/>
        <w:rPr>
          <w:rFonts w:ascii="Times New Roman" w:hAnsi="Times New Roman" w:cs="Times New Roman"/>
          <w:color w:val="auto"/>
        </w:rPr>
      </w:pPr>
      <w:r w:rsidRPr="00E62F90">
        <w:rPr>
          <w:rFonts w:ascii="Times New Roman" w:hAnsi="Times New Roman" w:cs="Times New Roman"/>
          <w:color w:val="auto"/>
        </w:rPr>
        <w:t>Размер одного архива не должен превышать</w:t>
      </w:r>
      <w:r w:rsidR="00E62F90" w:rsidRPr="00E62F90">
        <w:rPr>
          <w:rFonts w:ascii="Times New Roman" w:hAnsi="Times New Roman" w:cs="Times New Roman"/>
          <w:color w:val="auto"/>
        </w:rPr>
        <w:t xml:space="preserve"> 3</w:t>
      </w:r>
      <w:r w:rsidRPr="00E62F90">
        <w:rPr>
          <w:rFonts w:ascii="Times New Roman" w:hAnsi="Times New Roman" w:cs="Times New Roman"/>
          <w:color w:val="auto"/>
        </w:rPr>
        <w:t>0 мегабайт.</w:t>
      </w:r>
    </w:p>
    <w:p w14:paraId="6118BF70" w14:textId="77777777" w:rsidR="00DB4416" w:rsidRPr="00E62F90" w:rsidRDefault="00DB4416" w:rsidP="00DB4416">
      <w:pPr>
        <w:pStyle w:val="111"/>
        <w:rPr>
          <w:rFonts w:ascii="Times New Roman" w:hAnsi="Times New Roman" w:cs="Times New Roman"/>
          <w:color w:val="auto"/>
        </w:rPr>
      </w:pPr>
      <w:r w:rsidRPr="00E62F90">
        <w:rPr>
          <w:rFonts w:ascii="Times New Roman" w:hAnsi="Times New Roman" w:cs="Times New Roman"/>
          <w:color w:val="auto"/>
        </w:rPr>
        <w:t xml:space="preserve">Заявку можно исправить, отозвав заявку с ошибкой, уведомив куратора закупки по почте, и подав взамен исправленную заявку в соответствие с </w:t>
      </w:r>
      <w:proofErr w:type="spellStart"/>
      <w:r w:rsidRPr="00E62F90">
        <w:rPr>
          <w:rFonts w:ascii="Times New Roman" w:hAnsi="Times New Roman" w:cs="Times New Roman"/>
          <w:color w:val="auto"/>
        </w:rPr>
        <w:t>п.п</w:t>
      </w:r>
      <w:proofErr w:type="spellEnd"/>
      <w:r w:rsidRPr="00E62F90">
        <w:rPr>
          <w:rFonts w:ascii="Times New Roman" w:hAnsi="Times New Roman" w:cs="Times New Roman"/>
          <w:color w:val="auto"/>
        </w:rPr>
        <w:t>. 6.5.4 – 6.5.5 – не позднее окончания срока подачи заявок на участие в закупке.</w:t>
      </w:r>
    </w:p>
    <w:p w14:paraId="0D752659" w14:textId="22887F49" w:rsidR="008B6788" w:rsidRPr="00E62F90" w:rsidRDefault="00E62F90" w:rsidP="008B6788">
      <w:pPr>
        <w:pStyle w:val="111"/>
        <w:rPr>
          <w:rFonts w:ascii="Times New Roman" w:hAnsi="Times New Roman" w:cs="Times New Roman"/>
          <w:color w:val="auto"/>
        </w:rPr>
      </w:pPr>
      <w:r w:rsidRPr="00E62F90">
        <w:rPr>
          <w:rFonts w:ascii="Times New Roman" w:hAnsi="Times New Roman" w:cs="Times New Roman"/>
          <w:color w:val="auto"/>
        </w:rPr>
        <w:t>исключено</w:t>
      </w:r>
    </w:p>
    <w:p w14:paraId="624CE511" w14:textId="77777777" w:rsidR="008B6788" w:rsidRPr="008B6788" w:rsidRDefault="008B6788" w:rsidP="008B6788">
      <w:pPr>
        <w:pStyle w:val="111"/>
        <w:rPr>
          <w:color w:val="auto"/>
        </w:rPr>
      </w:pPr>
      <w:r w:rsidRPr="008B6788">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14:paraId="3AFCBAFB" w14:textId="77777777" w:rsidR="008B6788" w:rsidRPr="008B6788" w:rsidRDefault="008B6788" w:rsidP="008B6788">
      <w:pPr>
        <w:pStyle w:val="111"/>
        <w:rPr>
          <w:color w:val="auto"/>
        </w:rPr>
      </w:pPr>
      <w:r w:rsidRPr="008B6788">
        <w:rPr>
          <w:color w:val="auto"/>
        </w:rPr>
        <w:t>Размер одного письма (суммы размеров файлов, пересылаемого архива) н</w:t>
      </w:r>
      <w:r>
        <w:rPr>
          <w:color w:val="auto"/>
        </w:rPr>
        <w:t>е должен превышать 30 мегабайт.</w:t>
      </w:r>
    </w:p>
    <w:p w14:paraId="0C9E080D" w14:textId="77777777" w:rsidR="00BC611E" w:rsidRDefault="00990687" w:rsidP="00BC611E">
      <w:pPr>
        <w:pStyle w:val="113"/>
      </w:pPr>
      <w:r>
        <w:t>Участие консорциума в закупке</w:t>
      </w:r>
      <w:bookmarkEnd w:id="15"/>
    </w:p>
    <w:p w14:paraId="25A79E89"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2A79B002"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19620616" w14:textId="77777777"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14:paraId="609026CC" w14:textId="77777777" w:rsidR="00BC611E" w:rsidRDefault="0036496B" w:rsidP="00BC611E">
      <w:pPr>
        <w:pStyle w:val="111"/>
      </w:pPr>
      <w:r>
        <w:lastRenderedPageBreak/>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152D51C7"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06A707D4" w14:textId="77777777" w:rsidR="00BC611E" w:rsidRDefault="00BC611E" w:rsidP="00BC611E">
      <w:pPr>
        <w:pStyle w:val="113"/>
      </w:pPr>
      <w:r>
        <w:t>Привлечение субподрядчиков</w:t>
      </w:r>
    </w:p>
    <w:p w14:paraId="50E3FCE6" w14:textId="77777777"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14:paraId="5569D5D3" w14:textId="77777777" w:rsidR="00595496" w:rsidRDefault="00E0345E" w:rsidP="00595496">
      <w:pPr>
        <w:pStyle w:val="111"/>
      </w:pPr>
      <w:r w:rsidRPr="00E0345E">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595496">
        <w:t>.</w:t>
      </w:r>
    </w:p>
    <w:p w14:paraId="583CEA6D" w14:textId="77777777" w:rsidR="00595496" w:rsidRDefault="00E0345E" w:rsidP="00595496">
      <w:pPr>
        <w:pStyle w:val="111"/>
      </w:pPr>
      <w:r w:rsidRPr="00E0345E">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t>.</w:t>
      </w:r>
    </w:p>
    <w:p w14:paraId="33FA2B38" w14:textId="77777777"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1F58D219" w14:textId="77777777" w:rsidR="00BC611E" w:rsidRDefault="00BC611E" w:rsidP="00BC611E">
      <w:pPr>
        <w:pStyle w:val="113"/>
      </w:pPr>
      <w:r>
        <w:t>Победа в закупке</w:t>
      </w:r>
    </w:p>
    <w:p w14:paraId="2D80B8E3"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3E41B1F5"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7954E781" w14:textId="77777777" w:rsidR="00BC611E" w:rsidRDefault="004558A4" w:rsidP="00BC611E">
      <w:pPr>
        <w:pStyle w:val="a0"/>
      </w:pPr>
      <w:sdt>
        <w:sdtPr>
          <w:alias w:val="Определения победителя"/>
          <w:tag w:val="Определения победителя"/>
          <w:id w:val="-121613066"/>
          <w:lock w:val="sdtLocked"/>
          <w:placeholder>
            <w:docPart w:val="5472B529AB314EC7AE36F6DF3CE400B6"/>
          </w:placeholder>
          <w15:color w:val="00CCFF"/>
          <w:docPartList>
            <w:docPartGallery w:val="Quick Parts"/>
            <w:docPartCategory w:val="Документация о закупке: определение победителя"/>
          </w:docPartList>
        </w:sdtPr>
        <w:sdtEnd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14:paraId="49424875" w14:textId="77777777" w:rsidR="00BC611E" w:rsidRDefault="00BC611E" w:rsidP="00BC611E">
      <w:pPr>
        <w:pStyle w:val="113"/>
      </w:pPr>
      <w:r>
        <w:t>Изменение документации о закупке, отмена закупки</w:t>
      </w:r>
    </w:p>
    <w:p w14:paraId="0EE28F71" w14:textId="77777777"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 xml:space="preserve">роводится </w:t>
      </w:r>
      <w:proofErr w:type="spellStart"/>
      <w:r w:rsidR="00AD4EB8">
        <w:t>многолотовая</w:t>
      </w:r>
      <w:proofErr w:type="spellEnd"/>
      <w:r w:rsidR="00AD4EB8">
        <w:t xml:space="preserve"> закупка.</w:t>
      </w:r>
    </w:p>
    <w:p w14:paraId="24A59AD9" w14:textId="77777777" w:rsidR="00BC611E" w:rsidRDefault="00BC611E" w:rsidP="00BC611E">
      <w:pPr>
        <w:pStyle w:val="113"/>
      </w:pPr>
      <w:r>
        <w:t>Специальные процедуры</w:t>
      </w:r>
    </w:p>
    <w:p w14:paraId="00324489"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14:paraId="237BFD1C" w14:textId="77777777"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14:paraId="66A9DDA2" w14:textId="77777777" w:rsidR="00743B9E" w:rsidRDefault="00BC611E" w:rsidP="00514905">
      <w:pPr>
        <w:pStyle w:val="1"/>
      </w:pPr>
      <w:r>
        <w:br w:type="page"/>
      </w:r>
      <w:bookmarkStart w:id="16" w:name="_Ref6045544"/>
      <w:bookmarkStart w:id="17" w:name="_Toc143602237"/>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4"/>
      <w:bookmarkEnd w:id="16"/>
      <w:bookmarkEnd w:id="17"/>
    </w:p>
    <w:p w14:paraId="1DA87C80"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5472B529AB314EC7AE36F6DF3CE400B6"/>
        </w:placeholder>
        <w15:color w:val="00CCFF"/>
        <w:docPartList>
          <w:docPartGallery w:val="Quick Parts"/>
          <w:docPartCategory w:val="Документация о закупке: порядок рассмотрения частей заявок"/>
        </w:docPartList>
      </w:sdtPr>
      <w:sdtEndPr/>
      <w:sdtContent>
        <w:p w14:paraId="63BCFC83" w14:textId="77777777"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14:paraId="64300867" w14:textId="77777777" w:rsidR="00822180" w:rsidRDefault="00822180" w:rsidP="00850327">
          <w:pPr>
            <w:pStyle w:val="111"/>
          </w:pPr>
          <w:r>
            <w:t>В рамках закупки составляется только итоговый протокол.</w:t>
          </w:r>
        </w:p>
        <w:p w14:paraId="21BF36F4" w14:textId="77777777"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14:paraId="3FABF8D2"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43756362"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0972914E"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0B3D03A1" w14:textId="77777777" w:rsidR="00FC43C8" w:rsidRDefault="00FC43C8" w:rsidP="00AE3EA2">
      <w:pPr>
        <w:pStyle w:val="113"/>
      </w:pPr>
      <w:r>
        <w:t>Основания отклонения заявки на участие в закупке</w:t>
      </w:r>
    </w:p>
    <w:p w14:paraId="3EC0E3FF" w14:textId="77777777" w:rsidR="00AC3004" w:rsidRDefault="00AC3004" w:rsidP="00ED213E">
      <w:pPr>
        <w:pStyle w:val="111"/>
      </w:pPr>
      <w:r>
        <w:t xml:space="preserve">Закупочная комиссия </w:t>
      </w:r>
      <w:r w:rsidR="0069460B" w:rsidRPr="002E30A6">
        <w:rPr>
          <w:color w:val="auto"/>
        </w:rPr>
        <w:t>вправе</w:t>
      </w:r>
      <w:r w:rsidR="0069460B">
        <w:t xml:space="preserve"> отклонить </w:t>
      </w:r>
      <w:r>
        <w:t>заявку на участие в закупке в следующих случаях:</w:t>
      </w:r>
    </w:p>
    <w:p w14:paraId="08F7836F"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1A79EBFA"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525EA791"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144F4609" w14:textId="77777777" w:rsidR="00ED213E" w:rsidRDefault="00ED213E" w:rsidP="00AC3004">
      <w:pPr>
        <w:pStyle w:val="a0"/>
      </w:pPr>
      <w:r>
        <w:t>Заявка содержит недостоверную информацию.</w:t>
      </w:r>
    </w:p>
    <w:p w14:paraId="403E9160"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B5BDC01" w14:textId="77777777" w:rsidR="00165F34" w:rsidRDefault="00165F34" w:rsidP="00165F34">
      <w:pPr>
        <w:pStyle w:val="a0"/>
        <w:rPr>
          <w:color w:val="auto"/>
        </w:rPr>
      </w:pPr>
      <w:r w:rsidRPr="002E30A6">
        <w:rPr>
          <w:color w:val="auto"/>
        </w:rPr>
        <w:t>Предлагаемая цена заявки превышает начальную (максимальную) цену договора (цена лота).</w:t>
      </w:r>
    </w:p>
    <w:p w14:paraId="4E13DAD2" w14:textId="1598B290" w:rsidR="00165F34" w:rsidRPr="002E30A6" w:rsidRDefault="00165F34" w:rsidP="00165F34">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на </w:t>
      </w:r>
      <w:r w:rsidRPr="0081330E">
        <w:fldChar w:fldCharType="begin"/>
      </w:r>
      <w:r w:rsidRPr="0081330E">
        <w:instrText xml:space="preserve"> =</w:instrText>
      </w:r>
      <w:r w:rsidR="004558A4">
        <w:fldChar w:fldCharType="begin"/>
      </w:r>
      <w:r w:rsidR="004558A4">
        <w:instrText xml:space="preserve"> MERGEFIELD "Антидемпинг" </w:instrText>
      </w:r>
      <w:r w:rsidR="004558A4">
        <w:fldChar w:fldCharType="separate"/>
      </w:r>
      <w:r w:rsidR="00B201FB">
        <w:rPr>
          <w:noProof/>
        </w:rPr>
        <w:instrText>«Антидемпинг»</w:instrText>
      </w:r>
      <w:r w:rsidR="004558A4">
        <w:rPr>
          <w:noProof/>
        </w:rPr>
        <w:fldChar w:fldCharType="end"/>
      </w:r>
      <w:r w:rsidRPr="0081330E">
        <w:instrText xml:space="preserve">*100 \# "0%"  </w:instrText>
      </w:r>
      <w:r w:rsidRPr="0081330E">
        <w:fldChar w:fldCharType="separate"/>
      </w:r>
      <w:r w:rsidR="00E62F90">
        <w:rPr>
          <w:b/>
          <w:noProof/>
        </w:rPr>
        <w:t>50%</w:t>
      </w:r>
      <w:r w:rsidRPr="0081330E">
        <w:fldChar w:fldCharType="end"/>
      </w:r>
      <w:r w:rsidR="00E62F90">
        <w:t xml:space="preserve"> </w:t>
      </w:r>
      <w:r>
        <w:t xml:space="preserve"> и более от</w:t>
      </w:r>
      <w:r w:rsidRPr="009A6E5C">
        <w:t xml:space="preserve"> </w:t>
      </w:r>
      <w:r w:rsidRPr="00925809">
        <w:t>НМЦД</w:t>
      </w:r>
      <w:r>
        <w:t>.</w:t>
      </w:r>
    </w:p>
    <w:p w14:paraId="6ABE7690" w14:textId="77777777" w:rsidR="00165F34" w:rsidRPr="002E30A6" w:rsidRDefault="00165F34" w:rsidP="00165F34">
      <w:pPr>
        <w:pStyle w:val="a0"/>
        <w:rPr>
          <w:color w:val="auto"/>
        </w:rPr>
      </w:pPr>
      <w:r w:rsidRPr="002E30A6">
        <w:rPr>
          <w:color w:val="auto"/>
        </w:rPr>
        <w:t>По решению закупочной комиссии в иных случаях.</w:t>
      </w:r>
    </w:p>
    <w:p w14:paraId="27D76F12"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0ECCC994" w14:textId="4E02467A"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C27077">
        <w:rPr>
          <w:rStyle w:val="affff"/>
        </w:rPr>
        <w:t>7.3</w:t>
      </w:r>
      <w:r w:rsidR="00F7694B" w:rsidRPr="001779D4">
        <w:rPr>
          <w:rStyle w:val="affff"/>
        </w:rPr>
        <w:fldChar w:fldCharType="end"/>
      </w:r>
      <w:r>
        <w:t>.</w:t>
      </w:r>
    </w:p>
    <w:p w14:paraId="615DE38B" w14:textId="77777777" w:rsidR="00804F4E" w:rsidRDefault="00F74349" w:rsidP="00C07F23">
      <w:pPr>
        <w:pStyle w:val="113"/>
      </w:pPr>
      <w:bookmarkStart w:id="18" w:name="_Ref6048070"/>
      <w:r>
        <w:t>Разрешение коллизий</w:t>
      </w:r>
      <w:r w:rsidR="003F1AC0">
        <w:t xml:space="preserve"> и неполноты</w:t>
      </w:r>
      <w:r w:rsidR="00492F5D">
        <w:t xml:space="preserve"> заявки на участие в закупке</w:t>
      </w:r>
      <w:bookmarkEnd w:id="18"/>
    </w:p>
    <w:p w14:paraId="69EF2ED9"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17E5357E" w14:textId="77777777" w:rsidR="00E030C7" w:rsidRDefault="00E030C7" w:rsidP="00E030C7">
      <w:pPr>
        <w:pStyle w:val="111"/>
      </w:pPr>
      <w:r>
        <w:lastRenderedPageBreak/>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F41E383"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2DC1F008"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04223BC6" w14:textId="77777777" w:rsidR="005F6559" w:rsidRDefault="005F6559" w:rsidP="005F6559">
      <w:pPr>
        <w:pStyle w:val="113"/>
      </w:pPr>
      <w:r>
        <w:t>Исправление заявки на участие в закупке</w:t>
      </w:r>
    </w:p>
    <w:p w14:paraId="305BDEBE" w14:textId="77777777"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4F7CE142" w14:textId="77777777" w:rsidR="004F61AE" w:rsidRDefault="00806211" w:rsidP="00C07F23">
      <w:pPr>
        <w:pStyle w:val="113"/>
      </w:pPr>
      <w:r>
        <w:t>Особенности рассмотрения документов участника закупки</w:t>
      </w:r>
    </w:p>
    <w:p w14:paraId="04DA90B3"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FEDCFD5"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E51D8BD93BFA442CB4F77D65ACC00C48"/>
        </w:placeholder>
        <w15:color w:val="00CCFF"/>
        <w:docPartList>
          <w:docPartGallery w:val="Quick Parts"/>
          <w:docPartCategory w:val="Документация о закупке: дозапрос"/>
        </w:docPartList>
      </w:sdtPr>
      <w:sdtEndPr/>
      <w:sdtContent>
        <w:p w14:paraId="714B100B" w14:textId="77777777" w:rsidR="00822180" w:rsidRDefault="00822180" w:rsidP="00850327">
          <w:pPr>
            <w:pStyle w:val="111"/>
          </w:pPr>
          <w: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t>дозапрос</w:t>
          </w:r>
          <w:proofErr w:type="spellEnd"/>
          <w:r>
            <w:t>).</w:t>
          </w:r>
        </w:p>
        <w:p w14:paraId="67B364E3" w14:textId="77777777"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14:paraId="68325212" w14:textId="77777777" w:rsidR="00C07F23" w:rsidRDefault="00D8017A" w:rsidP="00C07F23">
      <w:pPr>
        <w:pStyle w:val="113"/>
      </w:pPr>
      <w:r>
        <w:t>Особенности рассмотрения</w:t>
      </w:r>
      <w:r w:rsidR="00C07F23">
        <w:t xml:space="preserve"> сведений об опыте</w:t>
      </w:r>
    </w:p>
    <w:p w14:paraId="6D83752C" w14:textId="174A88EF" w:rsidR="00C07F23" w:rsidRDefault="00C07F23" w:rsidP="00C07F23">
      <w:pPr>
        <w:pStyle w:val="111"/>
      </w:pPr>
      <w:bookmarkStart w:id="19" w:name="_Ref535245064"/>
      <w:r>
        <w:t>Закупочной комиссией рассматрива</w:t>
      </w:r>
      <w:r w:rsidR="00C90F29">
        <w:t>ю</w:t>
      </w:r>
      <w:r>
        <w:t xml:space="preserve">тся </w:t>
      </w:r>
      <w:r w:rsidR="00C90F29">
        <w:t>первы</w:t>
      </w:r>
      <w:r w:rsidR="00B76758">
        <w:t>е</w:t>
      </w:r>
      <w:r>
        <w:t xml:space="preserve"> </w:t>
      </w:r>
      <w:bookmarkStart w:id="20" w:name="КДоговоров"/>
      <w:sdt>
        <w:sdtPr>
          <w:rPr>
            <w:rStyle w:val="aff9"/>
          </w:rPr>
          <w:alias w:val="Количество рассматриваемых договоров"/>
          <w:tag w:val="Количество рассматриваемых договоров"/>
          <w:id w:val="1048727144"/>
          <w:placeholder>
            <w:docPart w:val="9C3B30B1A2D04374A9801A2846E556EF"/>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B201FB">
            <w:rPr>
              <w:rStyle w:val="aff9"/>
              <w:noProof/>
            </w:rPr>
            <w:t>«</w:t>
          </w:r>
          <w:r w:rsidR="00E62F90">
            <w:rPr>
              <w:rStyle w:val="aff9"/>
              <w:noProof/>
            </w:rPr>
            <w:t>2</w:t>
          </w:r>
          <w:r w:rsidR="00965BDA" w:rsidRPr="00C36C80">
            <w:rPr>
              <w:rStyle w:val="aff9"/>
            </w:rPr>
            <w:fldChar w:fldCharType="end"/>
          </w:r>
        </w:sdtContent>
      </w:sdt>
      <w:bookmarkEnd w:id="20"/>
      <w:r w:rsidR="00E62F90">
        <w:rPr>
          <w:rStyle w:val="aff9"/>
        </w:rPr>
        <w:t>»</w:t>
      </w:r>
      <w:r w:rsidR="00B76758">
        <w:t xml:space="preserve"> договора;</w:t>
      </w:r>
      <w:r w:rsidR="00AD347F">
        <w:t xml:space="preserve">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9"/>
    </w:p>
    <w:p w14:paraId="673303C1"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2B23FD2C" w14:textId="4D229805"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9C3B30B1A2D04374A9801A2846E556EF"/>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B201FB">
            <w:rPr>
              <w:rStyle w:val="aff9"/>
              <w:noProof/>
            </w:rPr>
            <w:t>«</w:t>
          </w:r>
          <w:r w:rsidR="00E62F90">
            <w:rPr>
              <w:rStyle w:val="aff9"/>
              <w:noProof/>
            </w:rPr>
            <w:t>36</w:t>
          </w:r>
          <w:r w:rsidR="00B201FB">
            <w:rPr>
              <w:rStyle w:val="aff9"/>
              <w:noProof/>
            </w:rPr>
            <w:t>»</w:t>
          </w:r>
          <w:r w:rsidR="006A44F6" w:rsidRPr="00C36C80">
            <w:rPr>
              <w:rStyle w:val="aff9"/>
            </w:rPr>
            <w:fldChar w:fldCharType="end"/>
          </w:r>
        </w:sdtContent>
      </w:sdt>
      <w:r w:rsidR="004569F3">
        <w:t xml:space="preserve"> месяц</w:t>
      </w:r>
      <w:r w:rsidR="00EB133F">
        <w:t>ев</w:t>
      </w:r>
      <w:r w:rsidR="004569F3">
        <w:t xml:space="preserve"> до даты рассмотрения заявок</w:t>
      </w:r>
      <w:r w:rsidR="0006010B">
        <w:t>;</w:t>
      </w:r>
    </w:p>
    <w:p w14:paraId="1EB456B4" w14:textId="191E8AD0"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w:t>
      </w:r>
      <w:proofErr w:type="gramStart"/>
      <w:r w:rsidR="00F467EE" w:rsidRPr="00F467EE">
        <w:t>в закупке</w:t>
      </w:r>
      <w:proofErr w:type="gramEnd"/>
      <w:r w:rsidR="00F467EE" w:rsidRPr="00F467EE">
        <w:t xml:space="preserve">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9C3B30B1A2D04374A9801A2846E556EF"/>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B201FB">
            <w:rPr>
              <w:rStyle w:val="aff9"/>
              <w:noProof/>
            </w:rPr>
            <w:t>«</w:t>
          </w:r>
          <w:r w:rsidR="00E62F90">
            <w:rPr>
              <w:rStyle w:val="aff9"/>
              <w:noProof/>
            </w:rPr>
            <w:t>обслуживание гру</w:t>
          </w:r>
          <w:r w:rsidR="00B45520">
            <w:rPr>
              <w:rStyle w:val="aff9"/>
              <w:noProof/>
            </w:rPr>
            <w:t>зо</w:t>
          </w:r>
          <w:r w:rsidR="00E62F90">
            <w:rPr>
              <w:rStyle w:val="aff9"/>
              <w:noProof/>
            </w:rPr>
            <w:t>вого транспорта</w:t>
          </w:r>
          <w:r w:rsidR="00B201FB">
            <w:rPr>
              <w:rStyle w:val="aff9"/>
              <w:noProof/>
            </w:rPr>
            <w:t>»</w:t>
          </w:r>
          <w:r w:rsidR="00974B72" w:rsidRPr="00C36C80">
            <w:rPr>
              <w:rStyle w:val="aff9"/>
            </w:rPr>
            <w:fldChar w:fldCharType="end"/>
          </w:r>
        </w:sdtContent>
      </w:sdt>
      <w:r w:rsidR="00C07F23">
        <w:t>.</w:t>
      </w:r>
    </w:p>
    <w:p w14:paraId="076F0971" w14:textId="77777777" w:rsidR="009836D4" w:rsidRDefault="009836D4" w:rsidP="009836D4">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B201FB">
        <w:rPr>
          <w:rStyle w:val="aff9"/>
          <w:noProof/>
        </w:rPr>
        <w:t>«ДоговорыСубподряда»</w:t>
      </w:r>
      <w:r w:rsidRPr="000759B9">
        <w:rPr>
          <w:rStyle w:val="aff9"/>
          <w:noProof/>
        </w:rPr>
        <w:fldChar w:fldCharType="end"/>
      </w:r>
      <w:r>
        <w:t>.</w:t>
      </w:r>
    </w:p>
    <w:p w14:paraId="49C9E38E" w14:textId="77777777" w:rsidR="00E7405D" w:rsidRDefault="00E7405D" w:rsidP="00E7405D">
      <w:pPr>
        <w:pStyle w:val="111"/>
      </w:pPr>
      <w:r w:rsidRPr="001E7890">
        <w:lastRenderedPageBreak/>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612B9E91"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616F14AA"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5472B529AB314EC7AE36F6DF3CE400B6"/>
        </w:placeholder>
        <w15:color w:val="00CCFF"/>
        <w:docPartList>
          <w:docPartGallery w:val="Quick Parts"/>
          <w:docPartCategory w:val="Документация о закупке: сравнение цен"/>
        </w:docPartList>
      </w:sdtPr>
      <w:sdtEndPr/>
      <w:sdtContent>
        <w:p w14:paraId="7D789E7D" w14:textId="77777777" w:rsidR="00FD1840" w:rsidRPr="00350494" w:rsidRDefault="00FD1840" w:rsidP="004333F1">
          <w:pPr>
            <w:pStyle w:val="111"/>
          </w:pPr>
          <w:r w:rsidRPr="00350494">
            <w:t>Ценовые предложения не сравниваются.</w:t>
          </w:r>
        </w:p>
        <w:p w14:paraId="17650E5C" w14:textId="77777777" w:rsidR="00FD1840" w:rsidRPr="00350494" w:rsidRDefault="00FD1840" w:rsidP="004333F1">
          <w:pPr>
            <w:pStyle w:val="111"/>
          </w:pPr>
          <w:r w:rsidRPr="00350494">
            <w:t>Не рассматривается предлагаемая цена договора, отличающаяся от НМЦД.</w:t>
          </w:r>
        </w:p>
        <w:p w14:paraId="7AC8F9D4" w14:textId="08496844" w:rsidR="00E62F90" w:rsidRPr="00350494" w:rsidRDefault="00FD1840" w:rsidP="00E62F90">
          <w:pPr>
            <w:pStyle w:val="111"/>
            <w:numPr>
              <w:ilvl w:val="0"/>
              <w:numId w:val="0"/>
            </w:numPr>
          </w:pPr>
          <w:r w:rsidRPr="00350494">
            <w:t xml:space="preserve">Сравниваются предлагаемые коэффициенты снижения (предлагаемые </w:t>
          </w:r>
          <w:proofErr w:type="gramStart"/>
          <w:r w:rsidRPr="00350494">
            <w:t>скидки)</w:t>
          </w:r>
          <w:r w:rsidR="00E62F90">
            <w:t>на</w:t>
          </w:r>
          <w:proofErr w:type="gramEnd"/>
          <w:r w:rsidR="00E62F90">
            <w:t xml:space="preserve"> перечни услуг</w:t>
          </w:r>
          <w:r w:rsidR="00B45520">
            <w:t>.</w:t>
          </w:r>
        </w:p>
        <w:p w14:paraId="4E854BFC" w14:textId="77777777" w:rsidR="00173337" w:rsidRPr="00350494" w:rsidRDefault="00FD1840" w:rsidP="00867EE3">
          <w:pPr>
            <w:pStyle w:val="111"/>
          </w:pPr>
          <w:r w:rsidRPr="00350494">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5472B529AB314EC7AE36F6DF3CE400B6"/>
        </w:placeholder>
        <w15:color w:val="00CCFF"/>
        <w:docPartList>
          <w:docPartGallery w:val="Quick Parts"/>
          <w:docPartCategory w:val="Документация о закупке: приоритет РФ"/>
        </w:docPartList>
      </w:sdtPr>
      <w:sdtEndPr/>
      <w:sdtContent>
        <w:p w14:paraId="6AC0DB56" w14:textId="77777777" w:rsidR="00822180" w:rsidRPr="00173337" w:rsidRDefault="00822180" w:rsidP="00850327">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03AB5574" w14:textId="77777777"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5EF9E322" w14:textId="77777777"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14:paraId="338B7EB2" w14:textId="77777777"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14:paraId="0988495C" w14:textId="77777777" w:rsidR="005D5EE5" w:rsidRDefault="005D5EE5" w:rsidP="005D5EE5">
      <w:pPr>
        <w:pStyle w:val="a0"/>
      </w:pPr>
      <w:r>
        <w:lastRenderedPageBreak/>
        <w:t>Для физических лиц — на основании документов, удостоверяющих личность.</w:t>
      </w:r>
    </w:p>
    <w:p w14:paraId="4C7307F7" w14:textId="77777777"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14:paraId="74057BC0" w14:textId="77777777"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14:paraId="1169599B" w14:textId="77777777" w:rsidR="005D5EE5" w:rsidRDefault="005D5EE5" w:rsidP="005D5EE5">
      <w:pPr>
        <w:pStyle w:val="a0"/>
      </w:pPr>
      <w:r>
        <w:t>Закупка признана несостоявшейся и договор заключается с единственным участником закупки.</w:t>
      </w:r>
    </w:p>
    <w:p w14:paraId="119F55AB" w14:textId="77777777"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14:paraId="28A64A1A" w14:textId="77777777"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14:paraId="0E759E24" w14:textId="77777777"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14:paraId="5140849F" w14:textId="77777777" w:rsidR="00A35505" w:rsidRPr="0060461C" w:rsidRDefault="005D5EE5" w:rsidP="005D5EE5">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14:paraId="332CB4C9" w14:textId="77777777" w:rsidR="00CF04BF" w:rsidRDefault="00394E9E" w:rsidP="00CF04BF">
      <w:pPr>
        <w:pStyle w:val="113"/>
      </w:pPr>
      <w:r>
        <w:t>Сопоставление и оценка заявок на участие в закупке</w:t>
      </w:r>
    </w:p>
    <w:p w14:paraId="55204182" w14:textId="77777777" w:rsidR="00822180" w:rsidRDefault="00822180"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517E04CC" w14:textId="77777777" w:rsidR="00822180" w:rsidRDefault="00822180"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6A8AE784" w14:textId="77777777"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14:paraId="6DE091E3" w14:textId="77777777" w:rsidR="00CF04BF" w:rsidRPr="00F35D9E" w:rsidRDefault="00822180" w:rsidP="00F35D9E">
      <w:pPr>
        <w:pStyle w:val="111"/>
        <w:rPr>
          <w:sz w:val="16"/>
        </w:rPr>
      </w:pPr>
      <w:r>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14:paraId="5B49909F" w14:textId="77777777" w:rsidR="0023140C" w:rsidRDefault="0023140C" w:rsidP="0023140C">
      <w:pPr>
        <w:pStyle w:val="110"/>
        <w:numPr>
          <w:ilvl w:val="1"/>
          <w:numId w:val="1"/>
        </w:numPr>
      </w:pPr>
      <w:r>
        <w:t>Переторжка</w:t>
      </w:r>
    </w:p>
    <w:p w14:paraId="303E17FA" w14:textId="77777777"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14:paraId="592AA118" w14:textId="77777777" w:rsidR="00AC1DE7" w:rsidRDefault="00AC1DE7" w:rsidP="00850327">
      <w:pPr>
        <w:pStyle w:val="111"/>
      </w:pPr>
      <w:r>
        <w:t>В переторжке имеют право участвовать все участники закупки, заявки которых не были отклонены.</w:t>
      </w:r>
    </w:p>
    <w:p w14:paraId="5372F64D" w14:textId="77777777" w:rsidR="00AC1DE7" w:rsidRDefault="00AC1DE7" w:rsidP="00850327">
      <w:pPr>
        <w:pStyle w:val="111"/>
      </w:pPr>
      <w:r>
        <w:t xml:space="preserve">Участник имеет право не улучшать сведения заявки. </w:t>
      </w:r>
    </w:p>
    <w:p w14:paraId="7C5FC6FA" w14:textId="77777777" w:rsidR="00AC1DE7" w:rsidRDefault="00AC1DE7" w:rsidP="00850327">
      <w:pPr>
        <w:pStyle w:val="111"/>
      </w:pPr>
      <w:r>
        <w:t>Если участник не предоставил улучшенных сведений заявки, то действует прежняя редакция заявки.</w:t>
      </w:r>
    </w:p>
    <w:p w14:paraId="01617151" w14:textId="77777777"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14:paraId="1244D3B8" w14:textId="77777777" w:rsidR="00AC1DE7" w:rsidRDefault="00AC1DE7" w:rsidP="00850327">
      <w:pPr>
        <w:pStyle w:val="111"/>
      </w:pPr>
      <w:r>
        <w:t>Комиссия вправе допускать к переторжке альтернативные предложения участников закупки</w:t>
      </w:r>
      <w:r w:rsidR="00FF5E9E">
        <w:t xml:space="preserve"> (в том случае, если это предусмотрено).</w:t>
      </w:r>
    </w:p>
    <w:p w14:paraId="757B0286" w14:textId="77777777" w:rsidR="00AC1DE7" w:rsidRDefault="00AC1DE7" w:rsidP="00850327">
      <w:pPr>
        <w:pStyle w:val="111"/>
      </w:pPr>
      <w:r>
        <w:t>В предварительной ранжировке альтернативные предложения учитываются наравне с основными.</w:t>
      </w:r>
    </w:p>
    <w:p w14:paraId="0B1CBB5E" w14:textId="77777777" w:rsidR="00AC1DE7" w:rsidRDefault="00AC1DE7" w:rsidP="00850327">
      <w:pPr>
        <w:pStyle w:val="111"/>
      </w:pPr>
      <w:r>
        <w:lastRenderedPageBreak/>
        <w:t>Переторжка может проводиться многократно.</w:t>
      </w:r>
    </w:p>
    <w:p w14:paraId="684CB793" w14:textId="77777777" w:rsidR="00AC1DE7" w:rsidRDefault="00AC1DE7" w:rsidP="00850327">
      <w:pPr>
        <w:pStyle w:val="111"/>
      </w:pPr>
      <w:r>
        <w:t>Переторжка может иметь очную, заочную либо очно-заочную (смешанную) форму проведения.</w:t>
      </w:r>
    </w:p>
    <w:p w14:paraId="622B659B" w14:textId="77777777" w:rsidR="00AC1DE7" w:rsidRDefault="00AC1DE7" w:rsidP="00850327">
      <w:pPr>
        <w:pStyle w:val="111"/>
      </w:pPr>
      <w:r>
        <w:t>Переторжка может быть проведена в последовательной или единовременной форме.</w:t>
      </w:r>
    </w:p>
    <w:p w14:paraId="35E5D808" w14:textId="77777777"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14:paraId="4D9D73E3" w14:textId="77777777"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14:paraId="2C73A229" w14:textId="77777777"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14:paraId="6B20B870" w14:textId="77777777"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14:paraId="61508DB5" w14:textId="77777777"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14:paraId="6A593DAE" w14:textId="77777777"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14:paraId="7CA02FBF" w14:textId="77777777" w:rsidR="001204D8" w:rsidRDefault="001204D8" w:rsidP="00055118">
      <w:pPr>
        <w:pStyle w:val="113"/>
      </w:pPr>
      <w:r>
        <w:t>Ранжирование заявок</w:t>
      </w:r>
      <w:r w:rsidR="00690492">
        <w:t>, подведение итогов</w:t>
      </w:r>
    </w:p>
    <w:p w14:paraId="2854B60A"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14:paraId="54D856A7"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5472B529AB314EC7AE36F6DF3CE400B6"/>
        </w:placeholder>
        <w15:color w:val="00CCFF"/>
        <w:docPartList>
          <w:docPartGallery w:val="Quick Parts"/>
          <w:docPartCategory w:val="Документация о закупке: разрешение коллизии равного рейтинга"/>
        </w:docPartList>
      </w:sdtPr>
      <w:sdtEndPr/>
      <w:sdtContent>
        <w:p w14:paraId="0A812747" w14:textId="77777777" w:rsidR="004A108A"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17CC83C5" w14:textId="77777777" w:rsidR="00DB4416" w:rsidRPr="00440204" w:rsidRDefault="00DB4416" w:rsidP="00DB4416">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14:paraId="1BE7E027" w14:textId="77777777" w:rsidR="00DB4416" w:rsidRPr="00440204" w:rsidRDefault="00DB4416" w:rsidP="00DB441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14:paraId="298F0BDD" w14:textId="77777777" w:rsidR="00DB4416" w:rsidRPr="00440204" w:rsidRDefault="00DB4416" w:rsidP="00DB441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14:paraId="6FC6F300" w14:textId="77777777" w:rsidR="00DB4416" w:rsidRPr="00DB4416" w:rsidRDefault="00DB4416" w:rsidP="00DB441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14:paraId="3E653F69" w14:textId="77777777" w:rsidR="001D0C6C" w:rsidRDefault="001D0C6C" w:rsidP="001D0C6C">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14:paraId="4D3E7516" w14:textId="77777777" w:rsidR="00DE7FD9" w:rsidRPr="00173337" w:rsidRDefault="004A108A" w:rsidP="00D54622">
          <w:pPr>
            <w:pStyle w:val="111"/>
          </w:pPr>
          <w:r w:rsidRPr="0009616D">
            <w:rPr>
              <w:color w:val="auto"/>
            </w:rPr>
            <w:lastRenderedPageBreak/>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14:paraId="701EB3F1" w14:textId="77777777" w:rsidR="00B17350" w:rsidRDefault="00B17350" w:rsidP="00863567">
      <w:pPr>
        <w:pStyle w:val="113"/>
      </w:pPr>
      <w:r>
        <w:t>Заключение договора</w:t>
      </w:r>
    </w:p>
    <w:p w14:paraId="64EA146B"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031E2E0F"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37D9991E" w14:textId="77777777" w:rsidR="00461327" w:rsidRPr="00D30F4C" w:rsidRDefault="00461327" w:rsidP="00461327">
      <w:pPr>
        <w:pStyle w:val="111"/>
      </w:pPr>
      <w:r w:rsidRPr="00D30F4C">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31D3D910" w14:textId="77777777" w:rsidR="00DB4416" w:rsidRPr="00DB4416" w:rsidRDefault="00DB4416" w:rsidP="00DB441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14:paraId="273AF808" w14:textId="77777777" w:rsidR="009C591C" w:rsidRDefault="004E5652"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1C4A0DBF"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5472B529AB314EC7AE36F6DF3CE400B6"/>
        </w:placeholder>
        <w15:color w:val="00CCFF"/>
        <w:docPartList>
          <w:docPartGallery w:val="Quick Parts"/>
          <w:docPartCategory w:val="Документация о закупке: договоры"/>
        </w:docPartList>
      </w:sdtPr>
      <w:sdtEndPr/>
      <w:sdtContent>
        <w:p w14:paraId="5FFE0CC3" w14:textId="77777777" w:rsidR="00173337" w:rsidRDefault="00822180" w:rsidP="00FD7697">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14:paraId="303C6D68" w14:textId="77777777" w:rsidR="00461327" w:rsidRDefault="00461327" w:rsidP="00461327">
      <w:pPr>
        <w:pStyle w:val="111"/>
      </w:pPr>
      <w:r w:rsidRPr="00D30F4C">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D30F4C">
        <w:rPr>
          <w:b/>
        </w:rPr>
        <w:t>7.12.7</w:t>
      </w:r>
      <w:r w:rsidRPr="00D30F4C">
        <w:t xml:space="preserve"> срок отсчитывается после получения такого согласования (одобрения, утверждения).</w:t>
      </w:r>
    </w:p>
    <w:p w14:paraId="193DFD16" w14:textId="77777777" w:rsidR="00B66032" w:rsidRPr="00D30F4C" w:rsidRDefault="00B66032" w:rsidP="00B66032">
      <w:pPr>
        <w:pStyle w:val="111"/>
      </w:pPr>
      <w:r w:rsidRPr="00B660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7A22E159" w14:textId="77777777" w:rsidR="00422E92" w:rsidRDefault="007D3ED1" w:rsidP="00F83D4A">
      <w:pPr>
        <w:pStyle w:val="111"/>
        <w:sectPr w:rsidR="00422E92" w:rsidSect="006D6DA8">
          <w:pgSz w:w="11906" w:h="16838"/>
          <w:pgMar w:top="851" w:right="1701" w:bottom="1418" w:left="1701"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422E92" w14:paraId="5E445F8E" w14:textId="77777777" w:rsidTr="000B1719">
        <w:tc>
          <w:tcPr>
            <w:tcW w:w="14270" w:type="dxa"/>
            <w:vAlign w:val="bottom"/>
          </w:tcPr>
          <w:p w14:paraId="272C018E" w14:textId="77777777" w:rsidR="00422E92" w:rsidRDefault="00422E92" w:rsidP="000B1719">
            <w:pPr>
              <w:pStyle w:val="111"/>
              <w:numPr>
                <w:ilvl w:val="0"/>
                <w:numId w:val="0"/>
              </w:numPr>
              <w:jc w:val="right"/>
            </w:pPr>
            <w:bookmarkStart w:id="21" w:name="_Hlk74636283"/>
            <w:r>
              <w:lastRenderedPageBreak/>
              <w:t xml:space="preserve">Приложение </w:t>
            </w:r>
          </w:p>
        </w:tc>
      </w:tr>
      <w:tr w:rsidR="00422E92" w14:paraId="65F2DE80" w14:textId="77777777" w:rsidTr="000B1719">
        <w:tc>
          <w:tcPr>
            <w:tcW w:w="14270" w:type="dxa"/>
            <w:vAlign w:val="bottom"/>
          </w:tcPr>
          <w:p w14:paraId="0012A28E" w14:textId="77777777" w:rsidR="00422E92" w:rsidRPr="00D10358" w:rsidRDefault="00422E92" w:rsidP="000B1719">
            <w:pPr>
              <w:pStyle w:val="1"/>
              <w:jc w:val="left"/>
            </w:pPr>
            <w:bookmarkStart w:id="22" w:name="_Toc74635815"/>
            <w:bookmarkStart w:id="23" w:name="_Toc143602238"/>
            <w:r>
              <w:t>Критерии оценки заявок</w:t>
            </w:r>
            <w:bookmarkEnd w:id="22"/>
            <w:bookmarkEnd w:id="23"/>
          </w:p>
        </w:tc>
      </w:tr>
    </w:tbl>
    <w:p w14:paraId="314EC831" w14:textId="77777777" w:rsidR="00422E92" w:rsidRDefault="00422E92" w:rsidP="00422E92">
      <w:pPr>
        <w:pStyle w:val="111"/>
        <w:numPr>
          <w:ilvl w:val="0"/>
          <w:numId w:val="0"/>
        </w:numPr>
        <w:rPr>
          <w:lang w:val="en-US"/>
        </w:rPr>
      </w:pPr>
    </w:p>
    <w:tbl>
      <w:tblPr>
        <w:tblStyle w:val="affff9"/>
        <w:tblW w:w="15271" w:type="dxa"/>
        <w:tblInd w:w="-1001" w:type="dxa"/>
        <w:tblLayout w:type="fixed"/>
        <w:tblLook w:val="04A0" w:firstRow="1" w:lastRow="0" w:firstColumn="1" w:lastColumn="0" w:noHBand="0" w:noVBand="1"/>
      </w:tblPr>
      <w:tblGrid>
        <w:gridCol w:w="360"/>
        <w:gridCol w:w="1339"/>
        <w:gridCol w:w="4539"/>
        <w:gridCol w:w="2126"/>
        <w:gridCol w:w="1843"/>
        <w:gridCol w:w="3969"/>
        <w:gridCol w:w="1095"/>
      </w:tblGrid>
      <w:tr w:rsidR="00422E92" w14:paraId="197BDB4A" w14:textId="77777777" w:rsidTr="000B1719">
        <w:tc>
          <w:tcPr>
            <w:tcW w:w="360" w:type="dxa"/>
          </w:tcPr>
          <w:p w14:paraId="3662D24C" w14:textId="77777777" w:rsidR="00422E92" w:rsidRPr="00F67469" w:rsidRDefault="00422E92" w:rsidP="000B1719">
            <w:pPr>
              <w:pStyle w:val="111"/>
              <w:numPr>
                <w:ilvl w:val="0"/>
                <w:numId w:val="0"/>
              </w:numPr>
              <w:rPr>
                <w:sz w:val="16"/>
                <w:szCs w:val="16"/>
              </w:rPr>
            </w:pPr>
            <w:r w:rsidRPr="00F67469">
              <w:rPr>
                <w:sz w:val="16"/>
                <w:szCs w:val="16"/>
              </w:rPr>
              <w:t>№</w:t>
            </w:r>
          </w:p>
        </w:tc>
        <w:tc>
          <w:tcPr>
            <w:tcW w:w="1339" w:type="dxa"/>
          </w:tcPr>
          <w:p w14:paraId="082A86ED" w14:textId="77777777" w:rsidR="00422E92" w:rsidRPr="00F67469" w:rsidRDefault="00422E92" w:rsidP="000B1719">
            <w:pPr>
              <w:pStyle w:val="111"/>
              <w:numPr>
                <w:ilvl w:val="0"/>
                <w:numId w:val="0"/>
              </w:numPr>
              <w:rPr>
                <w:sz w:val="16"/>
                <w:szCs w:val="16"/>
              </w:rPr>
            </w:pPr>
            <w:r w:rsidRPr="00F67469">
              <w:rPr>
                <w:sz w:val="16"/>
                <w:szCs w:val="16"/>
              </w:rPr>
              <w:t>Критерии</w:t>
            </w:r>
          </w:p>
        </w:tc>
        <w:tc>
          <w:tcPr>
            <w:tcW w:w="4539" w:type="dxa"/>
          </w:tcPr>
          <w:p w14:paraId="6286F95A" w14:textId="77777777" w:rsidR="00422E92" w:rsidRPr="00F67469" w:rsidRDefault="00422E92" w:rsidP="000B1719">
            <w:pPr>
              <w:pStyle w:val="111"/>
              <w:numPr>
                <w:ilvl w:val="0"/>
                <w:numId w:val="0"/>
              </w:numPr>
              <w:rPr>
                <w:sz w:val="16"/>
                <w:szCs w:val="16"/>
              </w:rPr>
            </w:pPr>
            <w:r w:rsidRPr="00F67469">
              <w:rPr>
                <w:sz w:val="16"/>
                <w:szCs w:val="16"/>
              </w:rPr>
              <w:t>Предмет оценки</w:t>
            </w:r>
          </w:p>
        </w:tc>
        <w:tc>
          <w:tcPr>
            <w:tcW w:w="2126" w:type="dxa"/>
          </w:tcPr>
          <w:p w14:paraId="6F18E7EE" w14:textId="77777777" w:rsidR="00422E92" w:rsidRPr="00F67469" w:rsidRDefault="00422E92" w:rsidP="000B1719">
            <w:pPr>
              <w:pStyle w:val="111"/>
              <w:numPr>
                <w:ilvl w:val="0"/>
                <w:numId w:val="0"/>
              </w:numPr>
              <w:rPr>
                <w:sz w:val="16"/>
                <w:szCs w:val="16"/>
              </w:rPr>
            </w:pPr>
            <w:r w:rsidRPr="00F67469">
              <w:rPr>
                <w:sz w:val="16"/>
                <w:szCs w:val="16"/>
              </w:rPr>
              <w:t>Предельный показатель</w:t>
            </w:r>
          </w:p>
        </w:tc>
        <w:tc>
          <w:tcPr>
            <w:tcW w:w="1843" w:type="dxa"/>
          </w:tcPr>
          <w:p w14:paraId="2986876E" w14:textId="77777777" w:rsidR="00422E92" w:rsidRPr="00F67469" w:rsidRDefault="00422E92" w:rsidP="000B1719">
            <w:pPr>
              <w:pStyle w:val="111"/>
              <w:numPr>
                <w:ilvl w:val="0"/>
                <w:numId w:val="0"/>
              </w:numPr>
              <w:rPr>
                <w:sz w:val="16"/>
                <w:szCs w:val="16"/>
              </w:rPr>
            </w:pPr>
            <w:r w:rsidRPr="00F67469">
              <w:rPr>
                <w:sz w:val="16"/>
                <w:szCs w:val="16"/>
              </w:rPr>
              <w:t>Предпочтительный показатель</w:t>
            </w:r>
          </w:p>
        </w:tc>
        <w:tc>
          <w:tcPr>
            <w:tcW w:w="3969" w:type="dxa"/>
          </w:tcPr>
          <w:p w14:paraId="29064514" w14:textId="77777777" w:rsidR="00422E92" w:rsidRPr="00F67469" w:rsidRDefault="00422E92" w:rsidP="000B1719">
            <w:pPr>
              <w:pStyle w:val="111"/>
              <w:numPr>
                <w:ilvl w:val="0"/>
                <w:numId w:val="0"/>
              </w:numPr>
              <w:rPr>
                <w:sz w:val="16"/>
                <w:szCs w:val="16"/>
              </w:rPr>
            </w:pPr>
            <w:r w:rsidRPr="00F67469">
              <w:rPr>
                <w:sz w:val="16"/>
                <w:szCs w:val="16"/>
              </w:rPr>
              <w:t>Порядок оценки</w:t>
            </w:r>
          </w:p>
        </w:tc>
        <w:tc>
          <w:tcPr>
            <w:tcW w:w="1095" w:type="dxa"/>
          </w:tcPr>
          <w:p w14:paraId="7094D9FE" w14:textId="77777777" w:rsidR="00422E92" w:rsidRPr="00F67469" w:rsidRDefault="00422E92" w:rsidP="000B1719">
            <w:pPr>
              <w:pStyle w:val="111"/>
              <w:numPr>
                <w:ilvl w:val="0"/>
                <w:numId w:val="0"/>
              </w:numPr>
              <w:rPr>
                <w:sz w:val="16"/>
                <w:szCs w:val="16"/>
              </w:rPr>
            </w:pPr>
            <w:r w:rsidRPr="00F67469">
              <w:rPr>
                <w:sz w:val="16"/>
                <w:szCs w:val="16"/>
              </w:rPr>
              <w:t>Вес критерия</w:t>
            </w:r>
          </w:p>
        </w:tc>
      </w:tr>
      <w:tr w:rsidR="00422E92" w:rsidRPr="00D10358" w14:paraId="65BA5E4F" w14:textId="77777777" w:rsidTr="000B1719">
        <w:tc>
          <w:tcPr>
            <w:tcW w:w="360" w:type="dxa"/>
          </w:tcPr>
          <w:p w14:paraId="3F985CA8" w14:textId="77777777" w:rsidR="00422E92" w:rsidRPr="00F67469" w:rsidRDefault="00422E92" w:rsidP="000B1719">
            <w:pPr>
              <w:pStyle w:val="111"/>
              <w:numPr>
                <w:ilvl w:val="0"/>
                <w:numId w:val="0"/>
              </w:numPr>
              <w:rPr>
                <w:sz w:val="16"/>
                <w:szCs w:val="16"/>
              </w:rPr>
            </w:pPr>
            <w:r w:rsidRPr="00F67469">
              <w:rPr>
                <w:sz w:val="16"/>
                <w:szCs w:val="16"/>
              </w:rPr>
              <w:t>1</w:t>
            </w:r>
          </w:p>
        </w:tc>
        <w:tc>
          <w:tcPr>
            <w:tcW w:w="1339" w:type="dxa"/>
          </w:tcPr>
          <w:p w14:paraId="53276A67" w14:textId="77777777" w:rsidR="00422E92" w:rsidRPr="00F67469" w:rsidRDefault="00422E92" w:rsidP="000B1719">
            <w:pPr>
              <w:pStyle w:val="111"/>
              <w:numPr>
                <w:ilvl w:val="0"/>
                <w:numId w:val="0"/>
              </w:numPr>
              <w:rPr>
                <w:sz w:val="16"/>
                <w:szCs w:val="16"/>
              </w:rPr>
            </w:pPr>
            <w:r w:rsidRPr="00F67469">
              <w:rPr>
                <w:sz w:val="16"/>
                <w:szCs w:val="16"/>
              </w:rPr>
              <w:t>Цена договора</w:t>
            </w:r>
          </w:p>
        </w:tc>
        <w:tc>
          <w:tcPr>
            <w:tcW w:w="4539" w:type="dxa"/>
          </w:tcPr>
          <w:p w14:paraId="2A29D54D" w14:textId="77777777" w:rsidR="00422E92" w:rsidRPr="00F67469" w:rsidRDefault="00422E92" w:rsidP="000B1719">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14:paraId="21E8A352" w14:textId="77777777" w:rsidR="00422E92" w:rsidRPr="00F67469" w:rsidRDefault="00422E92" w:rsidP="000B1719">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"Предельный_показатель_цены" </w:instrText>
            </w:r>
            <w:r w:rsidRPr="00F67469">
              <w:rPr>
                <w:sz w:val="16"/>
                <w:szCs w:val="16"/>
              </w:rPr>
              <w:fldChar w:fldCharType="separate"/>
            </w:r>
            <w:r w:rsidR="00B201FB">
              <w:rPr>
                <w:noProof/>
                <w:sz w:val="16"/>
                <w:szCs w:val="16"/>
              </w:rPr>
              <w:t>«Предельный_показатель_цены»</w:t>
            </w:r>
            <w:r w:rsidRPr="00F67469">
              <w:rPr>
                <w:sz w:val="16"/>
                <w:szCs w:val="16"/>
              </w:rPr>
              <w:fldChar w:fldCharType="end"/>
            </w:r>
          </w:p>
        </w:tc>
        <w:tc>
          <w:tcPr>
            <w:tcW w:w="1843" w:type="dxa"/>
          </w:tcPr>
          <w:p w14:paraId="74CE4B0A" w14:textId="77777777" w:rsidR="00422E92" w:rsidRPr="00F67469" w:rsidRDefault="00422E92" w:rsidP="000B1719">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"предпочтительный_показатель_цены" </w:instrText>
            </w:r>
            <w:r w:rsidRPr="00F67469">
              <w:rPr>
                <w:sz w:val="16"/>
                <w:szCs w:val="16"/>
              </w:rPr>
              <w:fldChar w:fldCharType="separate"/>
            </w:r>
            <w:r w:rsidR="00B201FB">
              <w:rPr>
                <w:noProof/>
                <w:sz w:val="16"/>
                <w:szCs w:val="16"/>
              </w:rPr>
              <w:t>«предпочтительный_показатель_цены»</w:t>
            </w:r>
            <w:r w:rsidRPr="00F67469">
              <w:rPr>
                <w:sz w:val="16"/>
                <w:szCs w:val="16"/>
              </w:rPr>
              <w:fldChar w:fldCharType="end"/>
            </w:r>
          </w:p>
        </w:tc>
        <w:tc>
          <w:tcPr>
            <w:tcW w:w="3969" w:type="dxa"/>
          </w:tcPr>
          <w:p w14:paraId="2921BF10" w14:textId="77777777" w:rsidR="00422E92" w:rsidRPr="00F67469" w:rsidRDefault="00422E92" w:rsidP="000B1719">
            <w:pPr>
              <w:pStyle w:val="af4"/>
              <w:rPr>
                <w:lang w:val="en-US"/>
              </w:rPr>
            </w:pPr>
            <w:r w:rsidRPr="00D4468E">
              <w:rPr>
                <w:sz w:val="16"/>
              </w:rPr>
              <w:fldChar w:fldCharType="begin"/>
            </w:r>
            <w:r w:rsidRPr="00D4468E">
              <w:rPr>
                <w:sz w:val="16"/>
                <w:lang w:val="en-US"/>
              </w:rPr>
              <w:instrText xml:space="preserve"> MERGEFIELD "</w:instrText>
            </w:r>
            <w:r w:rsidRPr="00D4468E">
              <w:rPr>
                <w:sz w:val="16"/>
              </w:rPr>
              <w:instrText>Порядок</w:instrText>
            </w:r>
            <w:r w:rsidRPr="00D4468E">
              <w:rPr>
                <w:sz w:val="16"/>
                <w:lang w:val="en-US"/>
              </w:rPr>
              <w:instrText>_</w:instrText>
            </w:r>
            <w:r w:rsidRPr="00D4468E">
              <w:rPr>
                <w:sz w:val="16"/>
              </w:rPr>
              <w:instrText>оценки</w:instrText>
            </w:r>
            <w:r w:rsidRPr="00D4468E">
              <w:rPr>
                <w:sz w:val="16"/>
                <w:lang w:val="en-US"/>
              </w:rPr>
              <w:instrText>_</w:instrText>
            </w:r>
            <w:r w:rsidRPr="00D4468E">
              <w:rPr>
                <w:sz w:val="16"/>
              </w:rPr>
              <w:instrText>цены</w:instrText>
            </w:r>
            <w:r w:rsidRPr="00D4468E">
              <w:rPr>
                <w:sz w:val="16"/>
                <w:lang w:val="en-US"/>
              </w:rPr>
              <w:instrText xml:space="preserve">" </w:instrText>
            </w:r>
            <w:r w:rsidRPr="00D4468E">
              <w:rPr>
                <w:sz w:val="16"/>
              </w:rPr>
              <w:fldChar w:fldCharType="separate"/>
            </w:r>
            <w:r w:rsidR="00B201FB">
              <w:rPr>
                <w:noProof/>
                <w:sz w:val="16"/>
                <w:lang w:val="en-US"/>
              </w:rPr>
              <w:t>«Порядок_оценки_цены»</w:t>
            </w:r>
            <w:r w:rsidRPr="00D4468E">
              <w:rPr>
                <w:sz w:val="16"/>
              </w:rPr>
              <w:fldChar w:fldCharType="end"/>
            </w:r>
          </w:p>
        </w:tc>
        <w:tc>
          <w:tcPr>
            <w:tcW w:w="1095" w:type="dxa"/>
          </w:tcPr>
          <w:p w14:paraId="0EAB892E" w14:textId="4D32FB3C" w:rsidR="00422E92" w:rsidRPr="00F67469" w:rsidRDefault="003A61B8" w:rsidP="000B1719">
            <w:pPr>
              <w:pStyle w:val="111"/>
              <w:numPr>
                <w:ilvl w:val="0"/>
                <w:numId w:val="0"/>
              </w:numPr>
              <w:spacing w:line="240" w:lineRule="auto"/>
              <w:rPr>
                <w:sz w:val="16"/>
                <w:szCs w:val="16"/>
              </w:rPr>
            </w:pPr>
            <w:r>
              <w:rPr>
                <w:sz w:val="16"/>
                <w:szCs w:val="16"/>
              </w:rPr>
              <w:t>93</w:t>
            </w:r>
          </w:p>
        </w:tc>
      </w:tr>
      <w:tr w:rsidR="00422E92" w:rsidRPr="0029043D" w14:paraId="4A015694" w14:textId="77777777" w:rsidTr="000B1719">
        <w:tc>
          <w:tcPr>
            <w:tcW w:w="360" w:type="dxa"/>
          </w:tcPr>
          <w:p w14:paraId="39C0EA2C" w14:textId="77777777" w:rsidR="00422E92" w:rsidRPr="00F67469" w:rsidRDefault="00422E92" w:rsidP="000B1719">
            <w:pPr>
              <w:pStyle w:val="111"/>
              <w:numPr>
                <w:ilvl w:val="0"/>
                <w:numId w:val="0"/>
              </w:numPr>
              <w:rPr>
                <w:sz w:val="16"/>
                <w:szCs w:val="16"/>
              </w:rPr>
            </w:pPr>
            <w:r w:rsidRPr="00F67469">
              <w:rPr>
                <w:sz w:val="16"/>
                <w:szCs w:val="16"/>
              </w:rPr>
              <w:t>2</w:t>
            </w:r>
          </w:p>
        </w:tc>
        <w:tc>
          <w:tcPr>
            <w:tcW w:w="1339" w:type="dxa"/>
          </w:tcPr>
          <w:p w14:paraId="38E45BEC" w14:textId="77777777" w:rsidR="00422E92" w:rsidRPr="00F67469" w:rsidRDefault="00422E92" w:rsidP="000B1719">
            <w:pPr>
              <w:pStyle w:val="111"/>
              <w:numPr>
                <w:ilvl w:val="0"/>
                <w:numId w:val="0"/>
              </w:numPr>
              <w:rPr>
                <w:sz w:val="16"/>
                <w:szCs w:val="16"/>
              </w:rPr>
            </w:pPr>
            <w:r w:rsidRPr="00F67469">
              <w:rPr>
                <w:sz w:val="16"/>
                <w:szCs w:val="16"/>
              </w:rPr>
              <w:t>Размер аванса</w:t>
            </w:r>
          </w:p>
        </w:tc>
        <w:tc>
          <w:tcPr>
            <w:tcW w:w="4539" w:type="dxa"/>
          </w:tcPr>
          <w:p w14:paraId="2BA74095" w14:textId="77777777" w:rsidR="00422E92" w:rsidRPr="00F67469" w:rsidRDefault="00422E92" w:rsidP="000B1719">
            <w:pPr>
              <w:pStyle w:val="111"/>
              <w:numPr>
                <w:ilvl w:val="0"/>
                <w:numId w:val="0"/>
              </w:numPr>
              <w:spacing w:line="240" w:lineRule="auto"/>
              <w:rPr>
                <w:sz w:val="16"/>
                <w:szCs w:val="16"/>
              </w:rPr>
            </w:pPr>
            <w:r w:rsidRPr="00F67469">
              <w:rPr>
                <w:sz w:val="16"/>
                <w:szCs w:val="16"/>
              </w:rPr>
              <w:t>Определяется по ценовому предложению участника</w:t>
            </w:r>
          </w:p>
        </w:tc>
        <w:tc>
          <w:tcPr>
            <w:tcW w:w="2126" w:type="dxa"/>
          </w:tcPr>
          <w:p w14:paraId="4A65516C" w14:textId="77777777" w:rsidR="00422E92" w:rsidRPr="00F67469" w:rsidRDefault="00422E92" w:rsidP="000B1719">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предельный_показатель_аванса </w:instrText>
            </w:r>
            <w:r w:rsidRPr="00F67469">
              <w:rPr>
                <w:sz w:val="16"/>
                <w:szCs w:val="16"/>
              </w:rPr>
              <w:fldChar w:fldCharType="separate"/>
            </w:r>
            <w:r w:rsidR="00B201FB">
              <w:rPr>
                <w:noProof/>
                <w:sz w:val="16"/>
                <w:szCs w:val="16"/>
              </w:rPr>
              <w:t>«предельный_показатель_аванса»</w:t>
            </w:r>
            <w:r w:rsidRPr="00F67469">
              <w:rPr>
                <w:sz w:val="16"/>
                <w:szCs w:val="16"/>
              </w:rPr>
              <w:fldChar w:fldCharType="end"/>
            </w:r>
          </w:p>
        </w:tc>
        <w:tc>
          <w:tcPr>
            <w:tcW w:w="1843" w:type="dxa"/>
          </w:tcPr>
          <w:p w14:paraId="2BF1660A" w14:textId="77777777" w:rsidR="00422E92" w:rsidRPr="00F67469" w:rsidRDefault="00422E92" w:rsidP="000B1719">
            <w:pPr>
              <w:pStyle w:val="111"/>
              <w:numPr>
                <w:ilvl w:val="0"/>
                <w:numId w:val="0"/>
              </w:numPr>
              <w:spacing w:line="240" w:lineRule="auto"/>
              <w:rPr>
                <w:sz w:val="16"/>
                <w:szCs w:val="16"/>
              </w:rPr>
            </w:pPr>
            <w:r w:rsidRPr="00F67469">
              <w:rPr>
                <w:sz w:val="16"/>
                <w:szCs w:val="16"/>
              </w:rPr>
              <w:fldChar w:fldCharType="begin"/>
            </w:r>
            <w:r w:rsidRPr="00F67469">
              <w:rPr>
                <w:sz w:val="16"/>
                <w:szCs w:val="16"/>
              </w:rPr>
              <w:instrText xml:space="preserve"> MERGEFIELD "предпочтительный_показатель_аванса" </w:instrText>
            </w:r>
            <w:r w:rsidRPr="00F67469">
              <w:rPr>
                <w:sz w:val="16"/>
                <w:szCs w:val="16"/>
              </w:rPr>
              <w:fldChar w:fldCharType="separate"/>
            </w:r>
            <w:r w:rsidR="00B201FB">
              <w:rPr>
                <w:noProof/>
                <w:sz w:val="16"/>
                <w:szCs w:val="16"/>
              </w:rPr>
              <w:t>«предпочтительный_показатель_аванса»</w:t>
            </w:r>
            <w:r w:rsidRPr="00F67469">
              <w:rPr>
                <w:sz w:val="16"/>
                <w:szCs w:val="16"/>
              </w:rPr>
              <w:fldChar w:fldCharType="end"/>
            </w:r>
          </w:p>
        </w:tc>
        <w:tc>
          <w:tcPr>
            <w:tcW w:w="3969" w:type="dxa"/>
          </w:tcPr>
          <w:p w14:paraId="66E4643F" w14:textId="77777777" w:rsidR="00422E92" w:rsidRPr="00F67469" w:rsidRDefault="00422E92" w:rsidP="000B1719">
            <w:pPr>
              <w:pStyle w:val="af4"/>
            </w:pPr>
            <w:r w:rsidRPr="00D4468E">
              <w:rPr>
                <w:sz w:val="16"/>
              </w:rPr>
              <w:fldChar w:fldCharType="begin"/>
            </w:r>
            <w:r w:rsidRPr="00D4468E">
              <w:rPr>
                <w:sz w:val="16"/>
                <w:lang w:val="en-US"/>
              </w:rPr>
              <w:instrText xml:space="preserve"> MERGEFIELD "</w:instrText>
            </w:r>
            <w:r w:rsidRPr="00D4468E">
              <w:rPr>
                <w:sz w:val="16"/>
              </w:rPr>
              <w:instrText>порядок</w:instrText>
            </w:r>
            <w:r w:rsidRPr="00D4468E">
              <w:rPr>
                <w:sz w:val="16"/>
                <w:lang w:val="en-US"/>
              </w:rPr>
              <w:instrText>_</w:instrText>
            </w:r>
            <w:r w:rsidRPr="00D4468E">
              <w:rPr>
                <w:sz w:val="16"/>
              </w:rPr>
              <w:instrText>оценки</w:instrText>
            </w:r>
            <w:r w:rsidRPr="00D4468E">
              <w:rPr>
                <w:sz w:val="16"/>
                <w:lang w:val="en-US"/>
              </w:rPr>
              <w:instrText>_</w:instrText>
            </w:r>
            <w:r w:rsidRPr="00D4468E">
              <w:rPr>
                <w:sz w:val="16"/>
              </w:rPr>
              <w:instrText>аванса</w:instrText>
            </w:r>
            <w:r w:rsidRPr="00D4468E">
              <w:rPr>
                <w:sz w:val="16"/>
                <w:lang w:val="en-US"/>
              </w:rPr>
              <w:instrText xml:space="preserve">" </w:instrText>
            </w:r>
            <w:r w:rsidRPr="00D4468E">
              <w:rPr>
                <w:sz w:val="16"/>
              </w:rPr>
              <w:fldChar w:fldCharType="separate"/>
            </w:r>
            <w:r w:rsidR="00B201FB">
              <w:rPr>
                <w:noProof/>
                <w:sz w:val="16"/>
                <w:lang w:val="en-US"/>
              </w:rPr>
              <w:t>«порядок_оценки_аванса»</w:t>
            </w:r>
            <w:r w:rsidRPr="00D4468E">
              <w:rPr>
                <w:sz w:val="16"/>
              </w:rPr>
              <w:fldChar w:fldCharType="end"/>
            </w:r>
          </w:p>
        </w:tc>
        <w:tc>
          <w:tcPr>
            <w:tcW w:w="1095" w:type="dxa"/>
          </w:tcPr>
          <w:p w14:paraId="62E6C430" w14:textId="359689EA" w:rsidR="00422E92" w:rsidRPr="00F67469" w:rsidRDefault="003A61B8" w:rsidP="000B1719">
            <w:pPr>
              <w:pStyle w:val="111"/>
              <w:numPr>
                <w:ilvl w:val="0"/>
                <w:numId w:val="0"/>
              </w:numPr>
              <w:spacing w:line="240" w:lineRule="auto"/>
              <w:rPr>
                <w:sz w:val="16"/>
                <w:szCs w:val="16"/>
              </w:rPr>
            </w:pPr>
            <w:r>
              <w:rPr>
                <w:sz w:val="16"/>
                <w:szCs w:val="16"/>
              </w:rPr>
              <w:t>0</w:t>
            </w:r>
          </w:p>
        </w:tc>
      </w:tr>
      <w:tr w:rsidR="00422E92" w:rsidRPr="0029043D" w14:paraId="6AAE349A" w14:textId="77777777" w:rsidTr="000B1719">
        <w:tc>
          <w:tcPr>
            <w:tcW w:w="360" w:type="dxa"/>
          </w:tcPr>
          <w:p w14:paraId="3063503F" w14:textId="77777777" w:rsidR="00422E92" w:rsidRPr="00F67469" w:rsidRDefault="00422E92" w:rsidP="000B1719">
            <w:pPr>
              <w:pStyle w:val="111"/>
              <w:numPr>
                <w:ilvl w:val="0"/>
                <w:numId w:val="0"/>
              </w:numPr>
              <w:rPr>
                <w:sz w:val="16"/>
                <w:szCs w:val="16"/>
              </w:rPr>
            </w:pPr>
            <w:r w:rsidRPr="00F67469">
              <w:rPr>
                <w:sz w:val="16"/>
                <w:szCs w:val="16"/>
              </w:rPr>
              <w:t>3</w:t>
            </w:r>
          </w:p>
        </w:tc>
        <w:tc>
          <w:tcPr>
            <w:tcW w:w="1339" w:type="dxa"/>
          </w:tcPr>
          <w:p w14:paraId="6D0A4A9D" w14:textId="77777777" w:rsidR="00422E92" w:rsidRPr="00F67469" w:rsidRDefault="00422E92" w:rsidP="000B1719">
            <w:pPr>
              <w:pStyle w:val="111"/>
              <w:numPr>
                <w:ilvl w:val="0"/>
                <w:numId w:val="0"/>
              </w:numPr>
              <w:spacing w:line="240" w:lineRule="auto"/>
              <w:rPr>
                <w:sz w:val="16"/>
                <w:szCs w:val="16"/>
                <w:lang w:val="en-US"/>
              </w:rPr>
            </w:pPr>
            <w:proofErr w:type="spellStart"/>
            <w:r w:rsidRPr="00F67469">
              <w:rPr>
                <w:sz w:val="16"/>
                <w:szCs w:val="16"/>
                <w:lang w:val="en-US"/>
              </w:rPr>
              <w:t>Финансовое</w:t>
            </w:r>
            <w:proofErr w:type="spellEnd"/>
            <w:r w:rsidRPr="00F67469">
              <w:rPr>
                <w:sz w:val="16"/>
                <w:szCs w:val="16"/>
                <w:lang w:val="en-US"/>
              </w:rPr>
              <w:t xml:space="preserve"> </w:t>
            </w:r>
            <w:proofErr w:type="spellStart"/>
            <w:r w:rsidRPr="00F67469">
              <w:rPr>
                <w:sz w:val="16"/>
                <w:szCs w:val="16"/>
                <w:lang w:val="en-US"/>
              </w:rPr>
              <w:t>состояние</w:t>
            </w:r>
            <w:proofErr w:type="spellEnd"/>
          </w:p>
        </w:tc>
        <w:tc>
          <w:tcPr>
            <w:tcW w:w="4539" w:type="dxa"/>
          </w:tcPr>
          <w:p w14:paraId="3EDD5F0C" w14:textId="77777777" w:rsidR="00422E92" w:rsidRPr="00F67469" w:rsidRDefault="00422E92" w:rsidP="000B1719">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 коэффициентов текущей ликвидности; </w:t>
            </w:r>
            <w:proofErr w:type="spellStart"/>
            <w:r w:rsidRPr="00F67469">
              <w:rPr>
                <w:sz w:val="16"/>
                <w:szCs w:val="16"/>
              </w:rPr>
              <w:t>Косс</w:t>
            </w:r>
            <w:proofErr w:type="spellEnd"/>
            <w:r w:rsidRPr="00F67469">
              <w:rPr>
                <w:sz w:val="16"/>
                <w:szCs w:val="16"/>
              </w:rPr>
              <w:t xml:space="preserve"> - обеспеченности собственными средствами, определяются по формулам из строк бухгалтерского баланса участника:</w:t>
            </w:r>
          </w:p>
          <w:p w14:paraId="4D942C7F" w14:textId="77777777" w:rsidR="00422E92" w:rsidRPr="00F67469" w:rsidRDefault="00422E92" w:rsidP="000B1719">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=(1210 + 1220 + 1230 + 1250 + 1260 + 1170) ÷ ((1510 + 1520 + 1530 + 1540 + 1550) – 1530 – 1540);</w:t>
            </w:r>
          </w:p>
          <w:p w14:paraId="487BD582" w14:textId="77777777" w:rsidR="00422E92" w:rsidRPr="00F67469" w:rsidRDefault="00422E92" w:rsidP="000B1719">
            <w:pPr>
              <w:pStyle w:val="111"/>
              <w:numPr>
                <w:ilvl w:val="0"/>
                <w:numId w:val="0"/>
              </w:numPr>
              <w:spacing w:line="240" w:lineRule="auto"/>
              <w:rPr>
                <w:sz w:val="16"/>
                <w:szCs w:val="16"/>
              </w:rPr>
            </w:pPr>
            <w:proofErr w:type="spellStart"/>
            <w:r w:rsidRPr="00F67469">
              <w:rPr>
                <w:sz w:val="16"/>
                <w:szCs w:val="16"/>
              </w:rPr>
              <w:t>Косс</w:t>
            </w:r>
            <w:proofErr w:type="spellEnd"/>
            <w:r w:rsidRPr="00F67469">
              <w:rPr>
                <w:sz w:val="16"/>
                <w:szCs w:val="16"/>
              </w:rPr>
              <w:t>=((1310+ 1340 + 1350 + 1360 + 1370-1320) – (1110 + 1120 + 1130 + 1140 + 1150 + 1160 + 1170 + 1180 + 1190)) ÷ (1210 + 1220 + 1230 + 1250 + 1260)</w:t>
            </w:r>
          </w:p>
        </w:tc>
        <w:tc>
          <w:tcPr>
            <w:tcW w:w="2126" w:type="dxa"/>
          </w:tcPr>
          <w:p w14:paraId="51BAC01B" w14:textId="77777777" w:rsidR="00422E92" w:rsidRPr="00F67469" w:rsidRDefault="00422E92" w:rsidP="000B1719">
            <w:pPr>
              <w:pStyle w:val="111"/>
              <w:numPr>
                <w:ilvl w:val="0"/>
                <w:numId w:val="0"/>
              </w:numPr>
              <w:spacing w:line="240" w:lineRule="auto"/>
              <w:rPr>
                <w:sz w:val="16"/>
                <w:szCs w:val="16"/>
              </w:rPr>
            </w:pPr>
            <w:proofErr w:type="spellStart"/>
            <w:r w:rsidRPr="00F67469">
              <w:rPr>
                <w:sz w:val="16"/>
                <w:szCs w:val="16"/>
              </w:rPr>
              <w:t>Ктл</w:t>
            </w:r>
            <w:proofErr w:type="spellEnd"/>
            <w:r w:rsidRPr="00F67469">
              <w:rPr>
                <w:sz w:val="16"/>
                <w:szCs w:val="16"/>
              </w:rPr>
              <w:t xml:space="preserve"> </w:t>
            </w:r>
            <w:proofErr w:type="gramStart"/>
            <w:r w:rsidRPr="00F67469">
              <w:rPr>
                <w:sz w:val="16"/>
                <w:szCs w:val="16"/>
              </w:rPr>
              <w:t>&lt; 1</w:t>
            </w:r>
            <w:proofErr w:type="gramEnd"/>
            <w:r w:rsidRPr="00F67469">
              <w:rPr>
                <w:sz w:val="16"/>
                <w:szCs w:val="16"/>
              </w:rPr>
              <w:t xml:space="preserve">; </w:t>
            </w:r>
            <w:proofErr w:type="spellStart"/>
            <w:r w:rsidRPr="00F67469">
              <w:rPr>
                <w:sz w:val="16"/>
                <w:szCs w:val="16"/>
              </w:rPr>
              <w:t>Косс</w:t>
            </w:r>
            <w:proofErr w:type="spellEnd"/>
            <w:r w:rsidRPr="00F67469">
              <w:rPr>
                <w:sz w:val="16"/>
                <w:szCs w:val="16"/>
              </w:rPr>
              <w:t xml:space="preserve"> &lt; 0,1</w:t>
            </w:r>
          </w:p>
        </w:tc>
        <w:tc>
          <w:tcPr>
            <w:tcW w:w="1843" w:type="dxa"/>
          </w:tcPr>
          <w:p w14:paraId="0468AA86" w14:textId="77777777" w:rsidR="00422E92" w:rsidRPr="00F67469" w:rsidRDefault="00422E92" w:rsidP="000B1719">
            <w:pPr>
              <w:pStyle w:val="111"/>
              <w:numPr>
                <w:ilvl w:val="0"/>
                <w:numId w:val="0"/>
              </w:numPr>
              <w:spacing w:line="240" w:lineRule="auto"/>
              <w:rPr>
                <w:sz w:val="16"/>
                <w:szCs w:val="16"/>
              </w:rPr>
            </w:pPr>
            <w:proofErr w:type="spellStart"/>
            <w:proofErr w:type="gramStart"/>
            <w:r w:rsidRPr="00F67469">
              <w:rPr>
                <w:sz w:val="16"/>
                <w:szCs w:val="16"/>
              </w:rPr>
              <w:t>Ктл</w:t>
            </w:r>
            <w:proofErr w:type="spellEnd"/>
            <w:r w:rsidRPr="00F67469">
              <w:rPr>
                <w:sz w:val="16"/>
                <w:szCs w:val="16"/>
              </w:rPr>
              <w:t xml:space="preserve"> &gt;</w:t>
            </w:r>
            <w:proofErr w:type="gramEnd"/>
            <w:r w:rsidRPr="00F67469">
              <w:rPr>
                <w:sz w:val="16"/>
                <w:szCs w:val="16"/>
              </w:rPr>
              <w:t xml:space="preserve"> 1; </w:t>
            </w:r>
            <w:proofErr w:type="spellStart"/>
            <w:r w:rsidRPr="00F67469">
              <w:rPr>
                <w:sz w:val="16"/>
                <w:szCs w:val="16"/>
              </w:rPr>
              <w:t>Косс</w:t>
            </w:r>
            <w:proofErr w:type="spellEnd"/>
            <w:r w:rsidRPr="00F67469">
              <w:rPr>
                <w:sz w:val="16"/>
                <w:szCs w:val="16"/>
              </w:rPr>
              <w:t xml:space="preserve"> ≥ 0,1</w:t>
            </w:r>
          </w:p>
        </w:tc>
        <w:tc>
          <w:tcPr>
            <w:tcW w:w="3969" w:type="dxa"/>
          </w:tcPr>
          <w:p w14:paraId="3E627A92" w14:textId="77777777" w:rsidR="00422E92" w:rsidRPr="00F67469" w:rsidRDefault="00422E92" w:rsidP="000B1719">
            <w:pPr>
              <w:pStyle w:val="111"/>
              <w:numPr>
                <w:ilvl w:val="0"/>
                <w:numId w:val="0"/>
              </w:numPr>
              <w:spacing w:line="240" w:lineRule="auto"/>
              <w:rPr>
                <w:sz w:val="16"/>
                <w:szCs w:val="16"/>
              </w:rPr>
            </w:pPr>
            <w:r w:rsidRPr="00F67469">
              <w:rPr>
                <w:sz w:val="16"/>
                <w:szCs w:val="16"/>
              </w:rPr>
              <w:t xml:space="preserve">Если </w:t>
            </w:r>
            <w:proofErr w:type="spellStart"/>
            <w:r w:rsidRPr="00F67469">
              <w:rPr>
                <w:sz w:val="16"/>
                <w:szCs w:val="16"/>
              </w:rPr>
              <w:t>Ктл</w:t>
            </w:r>
            <w:proofErr w:type="spellEnd"/>
            <w:r w:rsidRPr="00F67469">
              <w:rPr>
                <w:sz w:val="16"/>
                <w:szCs w:val="16"/>
              </w:rPr>
              <w:t>&gt;1 Косс≥0,1, то [вес критерия];</w:t>
            </w:r>
          </w:p>
          <w:p w14:paraId="63050D1A" w14:textId="77777777" w:rsidR="00422E92" w:rsidRPr="00F67469" w:rsidRDefault="00422E92" w:rsidP="000B1719">
            <w:pPr>
              <w:pStyle w:val="111"/>
              <w:numPr>
                <w:ilvl w:val="0"/>
                <w:numId w:val="0"/>
              </w:numPr>
              <w:spacing w:line="240" w:lineRule="auto"/>
              <w:rPr>
                <w:sz w:val="16"/>
                <w:szCs w:val="16"/>
              </w:rPr>
            </w:pPr>
            <w:r w:rsidRPr="00F67469">
              <w:rPr>
                <w:sz w:val="16"/>
                <w:szCs w:val="16"/>
              </w:rPr>
              <w:t xml:space="preserve">Если </w:t>
            </w:r>
            <w:proofErr w:type="spellStart"/>
            <w:proofErr w:type="gramStart"/>
            <w:r w:rsidRPr="00F67469">
              <w:rPr>
                <w:sz w:val="16"/>
                <w:szCs w:val="16"/>
              </w:rPr>
              <w:t>Ктл</w:t>
            </w:r>
            <w:proofErr w:type="spellEnd"/>
            <w:r w:rsidRPr="00F67469">
              <w:rPr>
                <w:sz w:val="16"/>
                <w:szCs w:val="16"/>
              </w:rPr>
              <w:t>&lt;</w:t>
            </w:r>
            <w:proofErr w:type="gramEnd"/>
            <w:r w:rsidRPr="00F67469">
              <w:rPr>
                <w:sz w:val="16"/>
                <w:szCs w:val="16"/>
              </w:rPr>
              <w:t xml:space="preserve">1 Косс≥0,1, то [половина вес критерия];Если </w:t>
            </w:r>
            <w:proofErr w:type="spellStart"/>
            <w:r w:rsidRPr="00F67469">
              <w:rPr>
                <w:sz w:val="16"/>
                <w:szCs w:val="16"/>
              </w:rPr>
              <w:t>Ктл</w:t>
            </w:r>
            <w:proofErr w:type="spellEnd"/>
            <w:r w:rsidRPr="00F67469">
              <w:rPr>
                <w:sz w:val="16"/>
                <w:szCs w:val="16"/>
              </w:rPr>
              <w:t xml:space="preserve">&gt;1 </w:t>
            </w:r>
            <w:proofErr w:type="spellStart"/>
            <w:r w:rsidRPr="00F67469">
              <w:rPr>
                <w:sz w:val="16"/>
                <w:szCs w:val="16"/>
              </w:rPr>
              <w:t>Косс</w:t>
            </w:r>
            <w:proofErr w:type="spellEnd"/>
            <w:r w:rsidRPr="00F67469">
              <w:rPr>
                <w:sz w:val="16"/>
                <w:szCs w:val="16"/>
              </w:rPr>
              <w:t>&lt;0,1, то [половина вес критерия];</w:t>
            </w:r>
          </w:p>
          <w:p w14:paraId="53D48505" w14:textId="77777777" w:rsidR="00422E92" w:rsidRPr="00F67469" w:rsidRDefault="00422E92" w:rsidP="000B1719">
            <w:pPr>
              <w:pStyle w:val="111"/>
              <w:numPr>
                <w:ilvl w:val="0"/>
                <w:numId w:val="0"/>
              </w:numPr>
              <w:spacing w:line="240" w:lineRule="auto"/>
              <w:rPr>
                <w:sz w:val="16"/>
                <w:szCs w:val="16"/>
              </w:rPr>
            </w:pPr>
            <w:r w:rsidRPr="00F67469">
              <w:rPr>
                <w:sz w:val="16"/>
                <w:szCs w:val="16"/>
              </w:rPr>
              <w:t xml:space="preserve">Если </w:t>
            </w:r>
            <w:proofErr w:type="spellStart"/>
            <w:proofErr w:type="gramStart"/>
            <w:r w:rsidRPr="00F67469">
              <w:rPr>
                <w:sz w:val="16"/>
                <w:szCs w:val="16"/>
              </w:rPr>
              <w:t>Ктл</w:t>
            </w:r>
            <w:proofErr w:type="spellEnd"/>
            <w:r w:rsidRPr="00F67469">
              <w:rPr>
                <w:sz w:val="16"/>
                <w:szCs w:val="16"/>
              </w:rPr>
              <w:t>&lt;</w:t>
            </w:r>
            <w:proofErr w:type="gramEnd"/>
            <w:r w:rsidRPr="00F67469">
              <w:rPr>
                <w:sz w:val="16"/>
                <w:szCs w:val="16"/>
              </w:rPr>
              <w:t xml:space="preserve">1 </w:t>
            </w:r>
            <w:proofErr w:type="spellStart"/>
            <w:r w:rsidRPr="00F67469">
              <w:rPr>
                <w:sz w:val="16"/>
                <w:szCs w:val="16"/>
              </w:rPr>
              <w:t>Косс</w:t>
            </w:r>
            <w:proofErr w:type="spellEnd"/>
            <w:r w:rsidRPr="00F67469">
              <w:rPr>
                <w:sz w:val="16"/>
                <w:szCs w:val="16"/>
              </w:rPr>
              <w:t>&lt;0,1, то [0];</w:t>
            </w:r>
          </w:p>
        </w:tc>
        <w:tc>
          <w:tcPr>
            <w:tcW w:w="1095" w:type="dxa"/>
          </w:tcPr>
          <w:p w14:paraId="1B000435" w14:textId="2E21B503" w:rsidR="00422E92" w:rsidRPr="00F67469" w:rsidRDefault="003A61B8" w:rsidP="000B1719">
            <w:pPr>
              <w:pStyle w:val="111"/>
              <w:numPr>
                <w:ilvl w:val="0"/>
                <w:numId w:val="0"/>
              </w:numPr>
              <w:spacing w:line="240" w:lineRule="auto"/>
              <w:rPr>
                <w:sz w:val="16"/>
                <w:szCs w:val="16"/>
              </w:rPr>
            </w:pPr>
            <w:r>
              <w:rPr>
                <w:sz w:val="16"/>
                <w:szCs w:val="16"/>
              </w:rPr>
              <w:t>-</w:t>
            </w:r>
          </w:p>
        </w:tc>
      </w:tr>
      <w:tr w:rsidR="00422E92" w:rsidRPr="0029043D" w14:paraId="6CC3FABA" w14:textId="77777777" w:rsidTr="000B1719">
        <w:tc>
          <w:tcPr>
            <w:tcW w:w="360" w:type="dxa"/>
          </w:tcPr>
          <w:p w14:paraId="3824DF7F" w14:textId="77777777" w:rsidR="00422E92" w:rsidRPr="00F67469" w:rsidRDefault="00422E92" w:rsidP="000B1719">
            <w:pPr>
              <w:pStyle w:val="111"/>
              <w:numPr>
                <w:ilvl w:val="0"/>
                <w:numId w:val="0"/>
              </w:numPr>
              <w:rPr>
                <w:sz w:val="16"/>
                <w:szCs w:val="16"/>
              </w:rPr>
            </w:pPr>
            <w:r w:rsidRPr="00F67469">
              <w:rPr>
                <w:sz w:val="16"/>
                <w:szCs w:val="16"/>
              </w:rPr>
              <w:t>4</w:t>
            </w:r>
          </w:p>
        </w:tc>
        <w:tc>
          <w:tcPr>
            <w:tcW w:w="1339" w:type="dxa"/>
          </w:tcPr>
          <w:p w14:paraId="799EE606" w14:textId="77777777" w:rsidR="00422E92" w:rsidRPr="00F67469" w:rsidRDefault="00422E92" w:rsidP="000B1719">
            <w:pPr>
              <w:pStyle w:val="111"/>
              <w:numPr>
                <w:ilvl w:val="0"/>
                <w:numId w:val="0"/>
              </w:numPr>
              <w:spacing w:line="240" w:lineRule="auto"/>
              <w:rPr>
                <w:sz w:val="16"/>
                <w:szCs w:val="16"/>
                <w:lang w:val="en-US"/>
              </w:rPr>
            </w:pPr>
            <w:proofErr w:type="spellStart"/>
            <w:r w:rsidRPr="00F67469">
              <w:rPr>
                <w:sz w:val="16"/>
                <w:szCs w:val="16"/>
                <w:lang w:val="en-US"/>
              </w:rPr>
              <w:t>Отсутствие</w:t>
            </w:r>
            <w:proofErr w:type="spellEnd"/>
            <w:r w:rsidRPr="00F67469">
              <w:rPr>
                <w:sz w:val="16"/>
                <w:szCs w:val="16"/>
                <w:lang w:val="en-US"/>
              </w:rPr>
              <w:t xml:space="preserve"> </w:t>
            </w:r>
            <w:proofErr w:type="spellStart"/>
            <w:r w:rsidRPr="00F67469">
              <w:rPr>
                <w:sz w:val="16"/>
                <w:szCs w:val="16"/>
                <w:lang w:val="en-US"/>
              </w:rPr>
              <w:t>негативных</w:t>
            </w:r>
            <w:proofErr w:type="spellEnd"/>
            <w:r w:rsidRPr="00F67469">
              <w:rPr>
                <w:sz w:val="16"/>
                <w:szCs w:val="16"/>
                <w:lang w:val="en-US"/>
              </w:rPr>
              <w:t xml:space="preserve"> </w:t>
            </w:r>
            <w:proofErr w:type="spellStart"/>
            <w:r w:rsidRPr="00F67469">
              <w:rPr>
                <w:sz w:val="16"/>
                <w:szCs w:val="16"/>
                <w:lang w:val="en-US"/>
              </w:rPr>
              <w:t>судебных</w:t>
            </w:r>
            <w:proofErr w:type="spellEnd"/>
            <w:r w:rsidRPr="00F67469">
              <w:rPr>
                <w:sz w:val="16"/>
                <w:szCs w:val="16"/>
                <w:lang w:val="en-US"/>
              </w:rPr>
              <w:t xml:space="preserve"> </w:t>
            </w:r>
            <w:proofErr w:type="spellStart"/>
            <w:r w:rsidRPr="00F67469">
              <w:rPr>
                <w:sz w:val="16"/>
                <w:szCs w:val="16"/>
                <w:lang w:val="en-US"/>
              </w:rPr>
              <w:t>решений</w:t>
            </w:r>
            <w:proofErr w:type="spellEnd"/>
          </w:p>
        </w:tc>
        <w:tc>
          <w:tcPr>
            <w:tcW w:w="4539" w:type="dxa"/>
          </w:tcPr>
          <w:p w14:paraId="5FEB5AAE" w14:textId="77777777" w:rsidR="00422E92" w:rsidRPr="00F67469" w:rsidRDefault="005C52C9" w:rsidP="000B1719">
            <w:pPr>
              <w:pStyle w:val="111"/>
              <w:numPr>
                <w:ilvl w:val="0"/>
                <w:numId w:val="0"/>
              </w:numPr>
              <w:spacing w:line="240" w:lineRule="auto"/>
              <w:rPr>
                <w:sz w:val="16"/>
                <w:szCs w:val="16"/>
              </w:rPr>
            </w:pPr>
            <w:r w:rsidRPr="005C52C9">
              <w:rPr>
                <w:sz w:val="16"/>
                <w:szCs w:val="16"/>
              </w:rPr>
              <w:t>Информация о судебных решениях, признающих участника закупки не исполнившим или ненадлежаще исполнившим обязательства по договорам с участием заказчика, его взаимозависимых лиц или принятых участником закупки претензий заказчика, его взаимозависимых лиц, за последние 36 месяцев до дня рассмотрения заявки участника.</w:t>
            </w:r>
          </w:p>
        </w:tc>
        <w:tc>
          <w:tcPr>
            <w:tcW w:w="2126" w:type="dxa"/>
          </w:tcPr>
          <w:p w14:paraId="6302B1A1" w14:textId="77777777" w:rsidR="00422E92" w:rsidRPr="00F67469" w:rsidRDefault="00422E92" w:rsidP="000B1719">
            <w:pPr>
              <w:pStyle w:val="111"/>
              <w:numPr>
                <w:ilvl w:val="0"/>
                <w:numId w:val="0"/>
              </w:numPr>
              <w:spacing w:line="240" w:lineRule="auto"/>
              <w:rPr>
                <w:sz w:val="16"/>
                <w:szCs w:val="16"/>
              </w:rPr>
            </w:pPr>
            <w:r w:rsidRPr="00F67469">
              <w:rPr>
                <w:sz w:val="16"/>
                <w:szCs w:val="16"/>
              </w:rPr>
              <w:t>Имеются</w:t>
            </w:r>
          </w:p>
        </w:tc>
        <w:tc>
          <w:tcPr>
            <w:tcW w:w="1843" w:type="dxa"/>
          </w:tcPr>
          <w:p w14:paraId="79656752" w14:textId="77777777" w:rsidR="00422E92" w:rsidRPr="00F67469" w:rsidRDefault="00422E92" w:rsidP="000B1719">
            <w:pPr>
              <w:pStyle w:val="111"/>
              <w:numPr>
                <w:ilvl w:val="0"/>
                <w:numId w:val="0"/>
              </w:numPr>
              <w:spacing w:line="240" w:lineRule="auto"/>
              <w:rPr>
                <w:sz w:val="16"/>
                <w:szCs w:val="16"/>
              </w:rPr>
            </w:pPr>
            <w:r w:rsidRPr="00F67469">
              <w:rPr>
                <w:sz w:val="16"/>
                <w:szCs w:val="16"/>
              </w:rPr>
              <w:t>Отсутствуют</w:t>
            </w:r>
          </w:p>
        </w:tc>
        <w:tc>
          <w:tcPr>
            <w:tcW w:w="3969" w:type="dxa"/>
          </w:tcPr>
          <w:p w14:paraId="42399BF7" w14:textId="77777777" w:rsidR="00422E92" w:rsidRPr="00F67469" w:rsidRDefault="00422E92" w:rsidP="000B1719">
            <w:pPr>
              <w:pStyle w:val="111"/>
              <w:numPr>
                <w:ilvl w:val="0"/>
                <w:numId w:val="0"/>
              </w:numPr>
              <w:spacing w:line="240" w:lineRule="auto"/>
              <w:rPr>
                <w:sz w:val="16"/>
                <w:szCs w:val="16"/>
              </w:rPr>
            </w:pPr>
            <w:r w:rsidRPr="00F67469">
              <w:rPr>
                <w:sz w:val="16"/>
                <w:szCs w:val="16"/>
              </w:rPr>
              <w:t xml:space="preserve">Наличие судебных решений </w:t>
            </w:r>
            <w:proofErr w:type="gramStart"/>
            <w:r w:rsidRPr="00F67469">
              <w:rPr>
                <w:sz w:val="16"/>
                <w:szCs w:val="16"/>
              </w:rPr>
              <w:t>–  0</w:t>
            </w:r>
            <w:proofErr w:type="gramEnd"/>
            <w:r w:rsidRPr="00F67469">
              <w:rPr>
                <w:sz w:val="16"/>
                <w:szCs w:val="16"/>
              </w:rPr>
              <w:t xml:space="preserve"> баллов;</w:t>
            </w:r>
          </w:p>
          <w:p w14:paraId="37213137" w14:textId="77777777" w:rsidR="00422E92" w:rsidRPr="00F67469" w:rsidRDefault="00422E92" w:rsidP="000B1719">
            <w:pPr>
              <w:pStyle w:val="111"/>
              <w:numPr>
                <w:ilvl w:val="0"/>
                <w:numId w:val="0"/>
              </w:numPr>
              <w:spacing w:line="240" w:lineRule="auto"/>
              <w:rPr>
                <w:sz w:val="16"/>
                <w:szCs w:val="16"/>
              </w:rPr>
            </w:pPr>
            <w:r w:rsidRPr="00F67469">
              <w:rPr>
                <w:sz w:val="16"/>
                <w:szCs w:val="16"/>
              </w:rPr>
              <w:t>Отсутствие судебных решений – 1 балл</w:t>
            </w:r>
          </w:p>
        </w:tc>
        <w:tc>
          <w:tcPr>
            <w:tcW w:w="1095" w:type="dxa"/>
          </w:tcPr>
          <w:p w14:paraId="0F69E6B2" w14:textId="02E1E974" w:rsidR="00422E92" w:rsidRPr="00F67469" w:rsidRDefault="003A61B8" w:rsidP="000B1719">
            <w:pPr>
              <w:pStyle w:val="111"/>
              <w:numPr>
                <w:ilvl w:val="0"/>
                <w:numId w:val="0"/>
              </w:numPr>
              <w:spacing w:line="240" w:lineRule="auto"/>
              <w:rPr>
                <w:sz w:val="16"/>
                <w:szCs w:val="16"/>
              </w:rPr>
            </w:pPr>
            <w:r>
              <w:rPr>
                <w:sz w:val="16"/>
                <w:szCs w:val="16"/>
              </w:rPr>
              <w:t>1</w:t>
            </w:r>
          </w:p>
        </w:tc>
      </w:tr>
      <w:tr w:rsidR="00B45BF8" w:rsidRPr="0029043D" w14:paraId="18F13C5A" w14:textId="77777777" w:rsidTr="000B1719">
        <w:tc>
          <w:tcPr>
            <w:tcW w:w="360" w:type="dxa"/>
          </w:tcPr>
          <w:p w14:paraId="35769706" w14:textId="77777777" w:rsidR="00B45BF8" w:rsidRPr="00F67469" w:rsidRDefault="00B45BF8" w:rsidP="00B45BF8">
            <w:pPr>
              <w:pStyle w:val="111"/>
              <w:numPr>
                <w:ilvl w:val="0"/>
                <w:numId w:val="0"/>
              </w:numPr>
              <w:rPr>
                <w:sz w:val="16"/>
                <w:szCs w:val="16"/>
              </w:rPr>
            </w:pPr>
            <w:r w:rsidRPr="00F67469">
              <w:rPr>
                <w:sz w:val="16"/>
                <w:szCs w:val="16"/>
              </w:rPr>
              <w:t>5</w:t>
            </w:r>
          </w:p>
        </w:tc>
        <w:tc>
          <w:tcPr>
            <w:tcW w:w="1339" w:type="dxa"/>
          </w:tcPr>
          <w:p w14:paraId="218C98EC" w14:textId="77777777" w:rsidR="00B45BF8" w:rsidRPr="00F67469" w:rsidRDefault="00B45BF8" w:rsidP="00B45BF8">
            <w:pPr>
              <w:pStyle w:val="111"/>
              <w:numPr>
                <w:ilvl w:val="0"/>
                <w:numId w:val="0"/>
              </w:numPr>
              <w:spacing w:line="240" w:lineRule="auto"/>
              <w:rPr>
                <w:sz w:val="16"/>
                <w:szCs w:val="16"/>
                <w:lang w:val="en-US"/>
              </w:rPr>
            </w:pPr>
            <w:proofErr w:type="spellStart"/>
            <w:r w:rsidRPr="00F67469">
              <w:rPr>
                <w:sz w:val="16"/>
                <w:szCs w:val="16"/>
                <w:lang w:val="en-US"/>
              </w:rPr>
              <w:t>Количество</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14:paraId="29D3641C" w14:textId="77777777" w:rsidR="00B45BF8" w:rsidRPr="00F67469" w:rsidRDefault="00B45BF8" w:rsidP="00B45BF8">
            <w:pPr>
              <w:pStyle w:val="111"/>
              <w:numPr>
                <w:ilvl w:val="0"/>
                <w:numId w:val="0"/>
              </w:numPr>
              <w:spacing w:line="240" w:lineRule="auto"/>
              <w:rPr>
                <w:sz w:val="16"/>
                <w:szCs w:val="16"/>
              </w:rPr>
            </w:pPr>
            <w:r w:rsidRPr="00F67469">
              <w:rPr>
                <w:sz w:val="16"/>
                <w:szCs w:val="16"/>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14:paraId="2DB45FDD" w14:textId="77777777" w:rsidR="00B45BF8" w:rsidRPr="00A770A0" w:rsidRDefault="00B45BF8" w:rsidP="00B45BF8">
            <w:pPr>
              <w:pStyle w:val="111"/>
              <w:numPr>
                <w:ilvl w:val="0"/>
                <w:numId w:val="0"/>
              </w:numPr>
              <w:spacing w:line="240" w:lineRule="auto"/>
              <w:rPr>
                <w:sz w:val="16"/>
                <w:szCs w:val="16"/>
              </w:rPr>
            </w:pPr>
            <w:r w:rsidRPr="00A770A0">
              <w:rPr>
                <w:sz w:val="16"/>
              </w:rPr>
              <w:fldChar w:fldCharType="begin"/>
            </w:r>
            <w:r w:rsidRPr="00A770A0">
              <w:rPr>
                <w:sz w:val="16"/>
              </w:rPr>
              <w:instrText xml:space="preserve"> MERGEFIELD Минимальное_колво_рассматриваемых_догов </w:instrText>
            </w:r>
            <w:r w:rsidRPr="00A770A0">
              <w:rPr>
                <w:sz w:val="16"/>
              </w:rPr>
              <w:fldChar w:fldCharType="separate"/>
            </w:r>
            <w:r w:rsidR="00B201FB">
              <w:rPr>
                <w:noProof/>
                <w:sz w:val="16"/>
              </w:rPr>
              <w:t>«Минимальное_колво_рассматриваемых_догов»</w:t>
            </w:r>
            <w:r w:rsidRPr="00A770A0">
              <w:rPr>
                <w:noProof/>
                <w:sz w:val="16"/>
              </w:rPr>
              <w:fldChar w:fldCharType="end"/>
            </w:r>
          </w:p>
        </w:tc>
        <w:tc>
          <w:tcPr>
            <w:tcW w:w="1843" w:type="dxa"/>
          </w:tcPr>
          <w:p w14:paraId="7BCE6504" w14:textId="77777777" w:rsidR="00B45BF8" w:rsidRPr="00F67469" w:rsidRDefault="00B45BF8" w:rsidP="00B45BF8">
            <w:pPr>
              <w:pStyle w:val="111"/>
              <w:numPr>
                <w:ilvl w:val="0"/>
                <w:numId w:val="0"/>
              </w:numPr>
              <w:spacing w:line="240" w:lineRule="auto"/>
              <w:rPr>
                <w:sz w:val="16"/>
                <w:szCs w:val="16"/>
              </w:rPr>
            </w:pPr>
            <w:r>
              <w:rPr>
                <w:sz w:val="16"/>
                <w:szCs w:val="16"/>
              </w:rPr>
              <w:fldChar w:fldCharType="begin"/>
            </w:r>
            <w:r>
              <w:rPr>
                <w:sz w:val="16"/>
                <w:szCs w:val="16"/>
              </w:rPr>
              <w:instrText xml:space="preserve"> MERGEFIELD "Максимальное_колво_рассматриваемых_дого" </w:instrText>
            </w:r>
            <w:r>
              <w:rPr>
                <w:sz w:val="16"/>
                <w:szCs w:val="16"/>
              </w:rPr>
              <w:fldChar w:fldCharType="separate"/>
            </w:r>
            <w:r w:rsidR="00B201FB">
              <w:rPr>
                <w:noProof/>
                <w:sz w:val="16"/>
                <w:szCs w:val="16"/>
              </w:rPr>
              <w:t>«Максимальное_колво_рассматриваемых_дого»</w:t>
            </w:r>
            <w:r>
              <w:rPr>
                <w:sz w:val="16"/>
                <w:szCs w:val="16"/>
              </w:rPr>
              <w:fldChar w:fldCharType="end"/>
            </w:r>
          </w:p>
        </w:tc>
        <w:tc>
          <w:tcPr>
            <w:tcW w:w="3969" w:type="dxa"/>
          </w:tcPr>
          <w:p w14:paraId="38065273" w14:textId="77777777" w:rsidR="00B45BF8" w:rsidRPr="00F67469" w:rsidRDefault="00B45BF8" w:rsidP="00B45BF8">
            <w:pPr>
              <w:pStyle w:val="119"/>
              <w:numPr>
                <w:ilvl w:val="0"/>
                <w:numId w:val="0"/>
              </w:numPr>
              <w:spacing w:line="240" w:lineRule="auto"/>
              <w:rPr>
                <w:sz w:val="16"/>
                <w:szCs w:val="16"/>
                <w:lang w:val="en-US"/>
              </w:rPr>
            </w:pPr>
            <w:bookmarkStart w:id="24" w:name="_Toc73527261"/>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Tk)), </w:t>
            </w:r>
            <w:r w:rsidRPr="00F67469">
              <w:rPr>
                <w:sz w:val="16"/>
                <w:szCs w:val="16"/>
              </w:rPr>
              <w:t>где</w:t>
            </w:r>
            <w:bookmarkEnd w:id="24"/>
          </w:p>
          <w:p w14:paraId="6595D353" w14:textId="77777777" w:rsidR="00B45BF8" w:rsidRPr="00F67469" w:rsidRDefault="00B45BF8" w:rsidP="00B45BF8">
            <w:pPr>
              <w:pStyle w:val="119"/>
              <w:numPr>
                <w:ilvl w:val="0"/>
                <w:numId w:val="0"/>
              </w:numPr>
              <w:spacing w:line="240" w:lineRule="auto"/>
              <w:rPr>
                <w:sz w:val="16"/>
                <w:szCs w:val="16"/>
              </w:rPr>
            </w:pPr>
            <w:bookmarkStart w:id="25" w:name="_Toc73527262"/>
            <w:proofErr w:type="spellStart"/>
            <w:r w:rsidRPr="00F67469">
              <w:rPr>
                <w:sz w:val="16"/>
                <w:szCs w:val="16"/>
              </w:rPr>
              <w:t>Rk</w:t>
            </w:r>
            <w:proofErr w:type="spellEnd"/>
            <w:r w:rsidRPr="00F67469">
              <w:rPr>
                <w:sz w:val="16"/>
                <w:szCs w:val="16"/>
              </w:rPr>
              <w:t>— рейтинг заявки относительно критерия,</w:t>
            </w:r>
            <w:bookmarkEnd w:id="25"/>
          </w:p>
          <w:p w14:paraId="3FD91748" w14:textId="77777777" w:rsidR="00B45BF8" w:rsidRPr="00F67469" w:rsidRDefault="00B45BF8" w:rsidP="00B45BF8">
            <w:pPr>
              <w:pStyle w:val="119"/>
              <w:numPr>
                <w:ilvl w:val="0"/>
                <w:numId w:val="0"/>
              </w:numPr>
              <w:spacing w:line="240" w:lineRule="auto"/>
              <w:rPr>
                <w:sz w:val="16"/>
                <w:szCs w:val="16"/>
              </w:rPr>
            </w:pPr>
            <w:bookmarkStart w:id="26" w:name="_Toc73527263"/>
            <w:proofErr w:type="spellStart"/>
            <w:r w:rsidRPr="00F67469">
              <w:rPr>
                <w:sz w:val="16"/>
                <w:szCs w:val="16"/>
              </w:rPr>
              <w:t>Wk</w:t>
            </w:r>
            <w:proofErr w:type="spellEnd"/>
            <w:r w:rsidRPr="00F67469">
              <w:rPr>
                <w:sz w:val="16"/>
                <w:szCs w:val="16"/>
              </w:rPr>
              <w:t>— вес критерия,</w:t>
            </w:r>
            <w:bookmarkEnd w:id="26"/>
          </w:p>
          <w:p w14:paraId="065EEFDD" w14:textId="77777777" w:rsidR="00B45BF8" w:rsidRPr="00F67469" w:rsidRDefault="00B45BF8" w:rsidP="00B45BF8">
            <w:pPr>
              <w:pStyle w:val="119"/>
              <w:numPr>
                <w:ilvl w:val="0"/>
                <w:numId w:val="0"/>
              </w:numPr>
              <w:spacing w:line="240" w:lineRule="auto"/>
              <w:rPr>
                <w:sz w:val="16"/>
                <w:szCs w:val="16"/>
              </w:rPr>
            </w:pPr>
            <w:bookmarkStart w:id="27" w:name="_Toc73527264"/>
            <w:proofErr w:type="spellStart"/>
            <w:r w:rsidRPr="00F67469">
              <w:rPr>
                <w:sz w:val="16"/>
                <w:szCs w:val="16"/>
              </w:rPr>
              <w:t>Lk</w:t>
            </w:r>
            <w:proofErr w:type="spellEnd"/>
            <w:r w:rsidRPr="00F67469">
              <w:rPr>
                <w:sz w:val="16"/>
                <w:szCs w:val="16"/>
              </w:rPr>
              <w:t>— предельное оцениваемое предложение (состояние),</w:t>
            </w:r>
            <w:bookmarkEnd w:id="27"/>
          </w:p>
          <w:p w14:paraId="0324A870" w14:textId="77777777" w:rsidR="00B45BF8" w:rsidRPr="00F67469" w:rsidRDefault="00B45BF8" w:rsidP="00B45BF8">
            <w:pPr>
              <w:pStyle w:val="119"/>
              <w:numPr>
                <w:ilvl w:val="0"/>
                <w:numId w:val="0"/>
              </w:numPr>
              <w:spacing w:line="240" w:lineRule="auto"/>
              <w:rPr>
                <w:sz w:val="16"/>
                <w:szCs w:val="16"/>
              </w:rPr>
            </w:pPr>
            <w:bookmarkStart w:id="28" w:name="_Toc73527265"/>
            <w:proofErr w:type="spellStart"/>
            <w:r w:rsidRPr="00F67469">
              <w:rPr>
                <w:sz w:val="16"/>
                <w:szCs w:val="16"/>
              </w:rPr>
              <w:t>Ok</w:t>
            </w:r>
            <w:proofErr w:type="spellEnd"/>
            <w:r w:rsidRPr="00F67469">
              <w:rPr>
                <w:sz w:val="16"/>
                <w:szCs w:val="16"/>
              </w:rPr>
              <w:t>— оцениваемое предложение (состояние) участника,</w:t>
            </w:r>
            <w:bookmarkEnd w:id="28"/>
          </w:p>
          <w:p w14:paraId="305E782D" w14:textId="77777777" w:rsidR="00B45BF8" w:rsidRPr="00F67469" w:rsidRDefault="00B45BF8" w:rsidP="00B45BF8">
            <w:pPr>
              <w:pStyle w:val="119"/>
              <w:numPr>
                <w:ilvl w:val="0"/>
                <w:numId w:val="0"/>
              </w:numPr>
              <w:spacing w:line="240" w:lineRule="auto"/>
              <w:rPr>
                <w:sz w:val="16"/>
                <w:szCs w:val="16"/>
              </w:rPr>
            </w:pPr>
            <w:bookmarkStart w:id="29" w:name="_Toc73527266"/>
            <w:proofErr w:type="spellStart"/>
            <w:r w:rsidRPr="00F67469">
              <w:rPr>
                <w:sz w:val="16"/>
                <w:szCs w:val="16"/>
              </w:rPr>
              <w:t>Tk</w:t>
            </w:r>
            <w:proofErr w:type="spellEnd"/>
            <w:r w:rsidRPr="00F67469">
              <w:rPr>
                <w:sz w:val="16"/>
                <w:szCs w:val="16"/>
              </w:rPr>
              <w:t>— предпочитаемое оцениваемое предложение (состояние)</w:t>
            </w:r>
            <w:bookmarkEnd w:id="29"/>
          </w:p>
        </w:tc>
        <w:tc>
          <w:tcPr>
            <w:tcW w:w="1095" w:type="dxa"/>
          </w:tcPr>
          <w:p w14:paraId="333525A0" w14:textId="55C55782" w:rsidR="00B45BF8" w:rsidRPr="00F67469" w:rsidRDefault="003A61B8" w:rsidP="00B45BF8">
            <w:pPr>
              <w:pStyle w:val="111"/>
              <w:numPr>
                <w:ilvl w:val="0"/>
                <w:numId w:val="0"/>
              </w:numPr>
              <w:spacing w:line="240" w:lineRule="auto"/>
              <w:rPr>
                <w:sz w:val="16"/>
                <w:szCs w:val="16"/>
              </w:rPr>
            </w:pPr>
            <w:r>
              <w:rPr>
                <w:sz w:val="16"/>
                <w:szCs w:val="16"/>
              </w:rPr>
              <w:t>1,5</w:t>
            </w:r>
          </w:p>
        </w:tc>
      </w:tr>
      <w:tr w:rsidR="00B45BF8" w:rsidRPr="0029043D" w14:paraId="56026CE7" w14:textId="77777777" w:rsidTr="000B1719">
        <w:tc>
          <w:tcPr>
            <w:tcW w:w="360" w:type="dxa"/>
          </w:tcPr>
          <w:p w14:paraId="79A4F846" w14:textId="77777777" w:rsidR="00B45BF8" w:rsidRPr="00F67469" w:rsidRDefault="00B45BF8" w:rsidP="00B45BF8">
            <w:pPr>
              <w:pStyle w:val="111"/>
              <w:numPr>
                <w:ilvl w:val="0"/>
                <w:numId w:val="0"/>
              </w:numPr>
              <w:rPr>
                <w:sz w:val="16"/>
                <w:szCs w:val="16"/>
              </w:rPr>
            </w:pPr>
            <w:r w:rsidRPr="00F67469">
              <w:rPr>
                <w:sz w:val="16"/>
                <w:szCs w:val="16"/>
              </w:rPr>
              <w:t>6</w:t>
            </w:r>
          </w:p>
        </w:tc>
        <w:tc>
          <w:tcPr>
            <w:tcW w:w="1339" w:type="dxa"/>
          </w:tcPr>
          <w:p w14:paraId="48D57C62" w14:textId="77777777" w:rsidR="00B45BF8" w:rsidRPr="00F67469" w:rsidRDefault="00B45BF8" w:rsidP="00B45BF8">
            <w:pPr>
              <w:pStyle w:val="111"/>
              <w:numPr>
                <w:ilvl w:val="0"/>
                <w:numId w:val="0"/>
              </w:numPr>
              <w:spacing w:line="240" w:lineRule="auto"/>
              <w:rPr>
                <w:sz w:val="16"/>
                <w:szCs w:val="16"/>
                <w:lang w:val="en-US"/>
              </w:rPr>
            </w:pPr>
            <w:proofErr w:type="spellStart"/>
            <w:r w:rsidRPr="00F67469">
              <w:rPr>
                <w:sz w:val="16"/>
                <w:szCs w:val="16"/>
                <w:lang w:val="en-US"/>
              </w:rPr>
              <w:t>Суммарная</w:t>
            </w:r>
            <w:proofErr w:type="spellEnd"/>
            <w:r w:rsidRPr="00F67469">
              <w:rPr>
                <w:sz w:val="16"/>
                <w:szCs w:val="16"/>
                <w:lang w:val="en-US"/>
              </w:rPr>
              <w:t xml:space="preserve"> </w:t>
            </w:r>
            <w:proofErr w:type="spellStart"/>
            <w:r w:rsidRPr="00F67469">
              <w:rPr>
                <w:sz w:val="16"/>
                <w:szCs w:val="16"/>
                <w:lang w:val="en-US"/>
              </w:rPr>
              <w:t>цена</w:t>
            </w:r>
            <w:proofErr w:type="spellEnd"/>
            <w:r w:rsidRPr="00F67469">
              <w:rPr>
                <w:sz w:val="16"/>
                <w:szCs w:val="16"/>
                <w:lang w:val="en-US"/>
              </w:rPr>
              <w:t xml:space="preserve"> </w:t>
            </w:r>
            <w:proofErr w:type="spellStart"/>
            <w:r w:rsidRPr="00F67469">
              <w:rPr>
                <w:sz w:val="16"/>
                <w:szCs w:val="16"/>
                <w:lang w:val="en-US"/>
              </w:rPr>
              <w:t>аналогичных</w:t>
            </w:r>
            <w:proofErr w:type="spellEnd"/>
            <w:r w:rsidRPr="00F67469">
              <w:rPr>
                <w:sz w:val="16"/>
                <w:szCs w:val="16"/>
                <w:lang w:val="en-US"/>
              </w:rPr>
              <w:t xml:space="preserve"> </w:t>
            </w:r>
            <w:proofErr w:type="spellStart"/>
            <w:r w:rsidRPr="00F67469">
              <w:rPr>
                <w:sz w:val="16"/>
                <w:szCs w:val="16"/>
                <w:lang w:val="en-US"/>
              </w:rPr>
              <w:t>договоров</w:t>
            </w:r>
            <w:proofErr w:type="spellEnd"/>
          </w:p>
        </w:tc>
        <w:tc>
          <w:tcPr>
            <w:tcW w:w="4539" w:type="dxa"/>
          </w:tcPr>
          <w:p w14:paraId="41118542" w14:textId="77777777" w:rsidR="00B45BF8" w:rsidRPr="00F67469" w:rsidRDefault="00B45BF8" w:rsidP="00B45BF8">
            <w:pPr>
              <w:pStyle w:val="111"/>
              <w:numPr>
                <w:ilvl w:val="0"/>
                <w:numId w:val="0"/>
              </w:numPr>
              <w:spacing w:line="240" w:lineRule="auto"/>
              <w:rPr>
                <w:sz w:val="16"/>
                <w:szCs w:val="16"/>
              </w:rPr>
            </w:pPr>
            <w:r w:rsidRPr="00F67469">
              <w:rPr>
                <w:sz w:val="16"/>
                <w:szCs w:val="16"/>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c>
          <w:tcPr>
            <w:tcW w:w="2126" w:type="dxa"/>
          </w:tcPr>
          <w:p w14:paraId="5831FDA8" w14:textId="77777777" w:rsidR="00B45BF8" w:rsidRPr="00F67469" w:rsidRDefault="00B45BF8" w:rsidP="00B45BF8">
            <w:pPr>
              <w:pStyle w:val="111"/>
              <w:numPr>
                <w:ilvl w:val="0"/>
                <w:numId w:val="0"/>
              </w:numPr>
              <w:spacing w:line="240" w:lineRule="auto"/>
              <w:rPr>
                <w:sz w:val="16"/>
                <w:szCs w:val="16"/>
              </w:rPr>
            </w:pPr>
            <w:r w:rsidRPr="00F67469">
              <w:rPr>
                <w:sz w:val="16"/>
                <w:szCs w:val="16"/>
              </w:rPr>
              <w:t xml:space="preserve"> 1рубль </w:t>
            </w:r>
          </w:p>
          <w:p w14:paraId="10DCF737" w14:textId="77777777" w:rsidR="00B45BF8" w:rsidRPr="00F67469" w:rsidRDefault="00B45BF8" w:rsidP="00B45BF8">
            <w:pPr>
              <w:rPr>
                <w:sz w:val="16"/>
                <w:szCs w:val="16"/>
                <w:lang w:eastAsia="ru-RU"/>
              </w:rPr>
            </w:pPr>
          </w:p>
          <w:p w14:paraId="0804C303" w14:textId="77777777" w:rsidR="00B45BF8" w:rsidRPr="00F67469" w:rsidRDefault="00B45BF8" w:rsidP="00B45BF8">
            <w:pPr>
              <w:rPr>
                <w:sz w:val="16"/>
                <w:szCs w:val="16"/>
                <w:lang w:eastAsia="ru-RU"/>
              </w:rPr>
            </w:pPr>
          </w:p>
        </w:tc>
        <w:tc>
          <w:tcPr>
            <w:tcW w:w="1843" w:type="dxa"/>
          </w:tcPr>
          <w:p w14:paraId="39BA0F40" w14:textId="77777777" w:rsidR="00B45BF8" w:rsidRPr="00F67469" w:rsidRDefault="00B45BF8" w:rsidP="00B45BF8">
            <w:pPr>
              <w:pStyle w:val="111"/>
              <w:numPr>
                <w:ilvl w:val="0"/>
                <w:numId w:val="0"/>
              </w:numPr>
              <w:spacing w:line="240" w:lineRule="auto"/>
              <w:rPr>
                <w:sz w:val="16"/>
                <w:szCs w:val="16"/>
              </w:rPr>
            </w:pPr>
            <w:proofErr w:type="gramStart"/>
            <w:r w:rsidRPr="00F67469">
              <w:rPr>
                <w:sz w:val="16"/>
                <w:szCs w:val="16"/>
              </w:rPr>
              <w:t>Количество рассматриваемых договоров</w:t>
            </w:r>
            <w:proofErr w:type="gramEnd"/>
            <w:r w:rsidRPr="00F67469">
              <w:rPr>
                <w:sz w:val="16"/>
                <w:szCs w:val="16"/>
              </w:rPr>
              <w:t xml:space="preserve"> умноженное на НМЦД</w:t>
            </w:r>
          </w:p>
        </w:tc>
        <w:tc>
          <w:tcPr>
            <w:tcW w:w="3969" w:type="dxa"/>
          </w:tcPr>
          <w:p w14:paraId="31E7D6D4" w14:textId="77777777" w:rsidR="00B45BF8" w:rsidRPr="00F67469" w:rsidRDefault="00B45BF8" w:rsidP="00B45BF8">
            <w:pPr>
              <w:pStyle w:val="119"/>
              <w:numPr>
                <w:ilvl w:val="0"/>
                <w:numId w:val="0"/>
              </w:numPr>
              <w:spacing w:line="240" w:lineRule="auto"/>
              <w:rPr>
                <w:sz w:val="16"/>
                <w:szCs w:val="16"/>
                <w:lang w:val="en-US"/>
              </w:rPr>
            </w:pPr>
            <w:bookmarkStart w:id="30" w:name="_Toc73527267"/>
            <w:proofErr w:type="spellStart"/>
            <w:r w:rsidRPr="00F67469">
              <w:rPr>
                <w:sz w:val="16"/>
                <w:szCs w:val="16"/>
                <w:lang w:val="en-US"/>
              </w:rPr>
              <w:t>Rk</w:t>
            </w:r>
            <w:proofErr w:type="spellEnd"/>
            <w:r w:rsidRPr="00F67469">
              <w:rPr>
                <w:sz w:val="16"/>
                <w:szCs w:val="16"/>
                <w:lang w:val="en-US"/>
              </w:rPr>
              <w:t xml:space="preserve"> = </w:t>
            </w:r>
            <w:proofErr w:type="spellStart"/>
            <w:r w:rsidRPr="00F67469">
              <w:rPr>
                <w:sz w:val="16"/>
                <w:szCs w:val="16"/>
                <w:lang w:val="en-US"/>
              </w:rPr>
              <w:t>Wk</w:t>
            </w:r>
            <w:proofErr w:type="spellEnd"/>
            <w:r w:rsidRPr="00F67469">
              <w:rPr>
                <w:sz w:val="16"/>
                <w:szCs w:val="16"/>
                <w:lang w:val="en-US"/>
              </w:rPr>
              <w:t xml:space="preserve"> * ((Lk - Ok) / (Lk - Tk)), </w:t>
            </w:r>
            <w:r w:rsidRPr="00F67469">
              <w:rPr>
                <w:sz w:val="16"/>
                <w:szCs w:val="16"/>
              </w:rPr>
              <w:t>где</w:t>
            </w:r>
            <w:bookmarkEnd w:id="30"/>
          </w:p>
          <w:p w14:paraId="26294EEB" w14:textId="77777777" w:rsidR="00B45BF8" w:rsidRPr="00F67469" w:rsidRDefault="00B45BF8" w:rsidP="00B45BF8">
            <w:pPr>
              <w:pStyle w:val="119"/>
              <w:numPr>
                <w:ilvl w:val="0"/>
                <w:numId w:val="0"/>
              </w:numPr>
              <w:spacing w:line="240" w:lineRule="auto"/>
              <w:rPr>
                <w:sz w:val="16"/>
                <w:szCs w:val="16"/>
              </w:rPr>
            </w:pPr>
            <w:bookmarkStart w:id="31" w:name="_Toc73527268"/>
            <w:proofErr w:type="spellStart"/>
            <w:r w:rsidRPr="00F67469">
              <w:rPr>
                <w:sz w:val="16"/>
                <w:szCs w:val="16"/>
              </w:rPr>
              <w:t>Rk</w:t>
            </w:r>
            <w:proofErr w:type="spellEnd"/>
            <w:r w:rsidRPr="00F67469">
              <w:rPr>
                <w:sz w:val="16"/>
                <w:szCs w:val="16"/>
              </w:rPr>
              <w:t>— рейтинг заявки относительно критерия,</w:t>
            </w:r>
            <w:bookmarkEnd w:id="31"/>
          </w:p>
          <w:p w14:paraId="19C5674A" w14:textId="77777777" w:rsidR="00B45BF8" w:rsidRPr="00F67469" w:rsidRDefault="00B45BF8" w:rsidP="00B45BF8">
            <w:pPr>
              <w:pStyle w:val="119"/>
              <w:numPr>
                <w:ilvl w:val="0"/>
                <w:numId w:val="0"/>
              </w:numPr>
              <w:spacing w:line="240" w:lineRule="auto"/>
              <w:rPr>
                <w:sz w:val="16"/>
                <w:szCs w:val="16"/>
              </w:rPr>
            </w:pPr>
            <w:bookmarkStart w:id="32" w:name="_Toc73527269"/>
            <w:proofErr w:type="spellStart"/>
            <w:r w:rsidRPr="00F67469">
              <w:rPr>
                <w:sz w:val="16"/>
                <w:szCs w:val="16"/>
              </w:rPr>
              <w:t>Wk</w:t>
            </w:r>
            <w:proofErr w:type="spellEnd"/>
            <w:r w:rsidRPr="00F67469">
              <w:rPr>
                <w:sz w:val="16"/>
                <w:szCs w:val="16"/>
              </w:rPr>
              <w:t>— вес критерия,</w:t>
            </w:r>
            <w:bookmarkEnd w:id="32"/>
          </w:p>
          <w:p w14:paraId="45183429" w14:textId="77777777" w:rsidR="00B45BF8" w:rsidRPr="00F67469" w:rsidRDefault="00B45BF8" w:rsidP="00B45BF8">
            <w:pPr>
              <w:pStyle w:val="119"/>
              <w:numPr>
                <w:ilvl w:val="0"/>
                <w:numId w:val="0"/>
              </w:numPr>
              <w:spacing w:line="240" w:lineRule="auto"/>
              <w:rPr>
                <w:sz w:val="16"/>
                <w:szCs w:val="16"/>
              </w:rPr>
            </w:pPr>
            <w:bookmarkStart w:id="33" w:name="_Toc73527270"/>
            <w:proofErr w:type="spellStart"/>
            <w:r w:rsidRPr="00F67469">
              <w:rPr>
                <w:sz w:val="16"/>
                <w:szCs w:val="16"/>
              </w:rPr>
              <w:t>Lk</w:t>
            </w:r>
            <w:proofErr w:type="spellEnd"/>
            <w:r w:rsidRPr="00F67469">
              <w:rPr>
                <w:sz w:val="16"/>
                <w:szCs w:val="16"/>
              </w:rPr>
              <w:t>— предельное оцениваемое предложение (состояние),</w:t>
            </w:r>
            <w:bookmarkEnd w:id="33"/>
          </w:p>
          <w:p w14:paraId="4C95DE2A" w14:textId="77777777" w:rsidR="00B45BF8" w:rsidRPr="00F67469" w:rsidRDefault="00B45BF8" w:rsidP="00B45BF8">
            <w:pPr>
              <w:pStyle w:val="119"/>
              <w:numPr>
                <w:ilvl w:val="0"/>
                <w:numId w:val="0"/>
              </w:numPr>
              <w:spacing w:line="240" w:lineRule="auto"/>
              <w:rPr>
                <w:sz w:val="16"/>
                <w:szCs w:val="16"/>
              </w:rPr>
            </w:pPr>
            <w:bookmarkStart w:id="34" w:name="_Toc73527271"/>
            <w:proofErr w:type="spellStart"/>
            <w:r w:rsidRPr="00F67469">
              <w:rPr>
                <w:sz w:val="16"/>
                <w:szCs w:val="16"/>
              </w:rPr>
              <w:t>Ok</w:t>
            </w:r>
            <w:proofErr w:type="spellEnd"/>
            <w:r w:rsidRPr="00F67469">
              <w:rPr>
                <w:sz w:val="16"/>
                <w:szCs w:val="16"/>
              </w:rPr>
              <w:t>— оцениваемое предложение (состояние) участника,</w:t>
            </w:r>
            <w:bookmarkEnd w:id="34"/>
          </w:p>
          <w:p w14:paraId="2C78BFDC" w14:textId="77777777" w:rsidR="00B45BF8" w:rsidRPr="00F67469" w:rsidRDefault="00B45BF8" w:rsidP="00B45BF8">
            <w:pPr>
              <w:pStyle w:val="111"/>
              <w:numPr>
                <w:ilvl w:val="0"/>
                <w:numId w:val="0"/>
              </w:numPr>
              <w:spacing w:line="240" w:lineRule="auto"/>
              <w:rPr>
                <w:sz w:val="16"/>
                <w:szCs w:val="16"/>
              </w:rPr>
            </w:pPr>
            <w:proofErr w:type="spellStart"/>
            <w:r w:rsidRPr="00F67469">
              <w:rPr>
                <w:sz w:val="16"/>
                <w:szCs w:val="16"/>
              </w:rPr>
              <w:t>Tk</w:t>
            </w:r>
            <w:proofErr w:type="spellEnd"/>
            <w:r w:rsidRPr="00F67469">
              <w:rPr>
                <w:sz w:val="16"/>
                <w:szCs w:val="16"/>
              </w:rPr>
              <w:t>— предпочитаемое оцениваемое предложение (состояние)</w:t>
            </w:r>
          </w:p>
        </w:tc>
        <w:tc>
          <w:tcPr>
            <w:tcW w:w="1095" w:type="dxa"/>
          </w:tcPr>
          <w:p w14:paraId="2F652327" w14:textId="2E70A969" w:rsidR="00B45BF8" w:rsidRPr="00F67469" w:rsidRDefault="003A61B8" w:rsidP="00B45BF8">
            <w:pPr>
              <w:pStyle w:val="111"/>
              <w:numPr>
                <w:ilvl w:val="0"/>
                <w:numId w:val="0"/>
              </w:numPr>
              <w:spacing w:line="240" w:lineRule="auto"/>
              <w:rPr>
                <w:sz w:val="16"/>
                <w:szCs w:val="16"/>
              </w:rPr>
            </w:pPr>
            <w:r>
              <w:rPr>
                <w:sz w:val="16"/>
                <w:szCs w:val="16"/>
              </w:rPr>
              <w:t>0,5</w:t>
            </w:r>
          </w:p>
        </w:tc>
      </w:tr>
      <w:tr w:rsidR="00B45BF8" w:rsidRPr="0029043D" w14:paraId="2178F3C8" w14:textId="77777777" w:rsidTr="000B1719">
        <w:tc>
          <w:tcPr>
            <w:tcW w:w="360" w:type="dxa"/>
          </w:tcPr>
          <w:p w14:paraId="3618BCAD" w14:textId="77777777" w:rsidR="00B45BF8" w:rsidRPr="00F67469" w:rsidRDefault="00B45BF8" w:rsidP="00B45BF8">
            <w:pPr>
              <w:pStyle w:val="111"/>
              <w:numPr>
                <w:ilvl w:val="0"/>
                <w:numId w:val="0"/>
              </w:numPr>
              <w:rPr>
                <w:sz w:val="16"/>
                <w:szCs w:val="16"/>
              </w:rPr>
            </w:pPr>
            <w:r w:rsidRPr="00F67469">
              <w:rPr>
                <w:sz w:val="16"/>
                <w:szCs w:val="16"/>
              </w:rPr>
              <w:lastRenderedPageBreak/>
              <w:t>7</w:t>
            </w:r>
          </w:p>
        </w:tc>
        <w:tc>
          <w:tcPr>
            <w:tcW w:w="1339" w:type="dxa"/>
          </w:tcPr>
          <w:p w14:paraId="6E0AFBC2" w14:textId="77777777" w:rsidR="00B45BF8" w:rsidRPr="00F67469" w:rsidRDefault="00B45BF8" w:rsidP="00B45BF8">
            <w:pPr>
              <w:pStyle w:val="111"/>
              <w:numPr>
                <w:ilvl w:val="0"/>
                <w:numId w:val="0"/>
              </w:numPr>
              <w:spacing w:line="240" w:lineRule="auto"/>
              <w:rPr>
                <w:sz w:val="16"/>
                <w:szCs w:val="16"/>
                <w:lang w:val="en-US"/>
              </w:rPr>
            </w:pPr>
            <w:proofErr w:type="spellStart"/>
            <w:r w:rsidRPr="00F67469">
              <w:rPr>
                <w:sz w:val="16"/>
                <w:szCs w:val="16"/>
                <w:lang w:val="en-US"/>
              </w:rPr>
              <w:t>Прохождение</w:t>
            </w:r>
            <w:proofErr w:type="spellEnd"/>
            <w:r w:rsidRPr="00F67469">
              <w:rPr>
                <w:sz w:val="16"/>
                <w:szCs w:val="16"/>
                <w:lang w:val="en-US"/>
              </w:rPr>
              <w:t xml:space="preserve"> </w:t>
            </w:r>
            <w:proofErr w:type="spellStart"/>
            <w:r w:rsidRPr="00F67469">
              <w:rPr>
                <w:sz w:val="16"/>
                <w:szCs w:val="16"/>
                <w:lang w:val="en-US"/>
              </w:rPr>
              <w:t>технического</w:t>
            </w:r>
            <w:proofErr w:type="spellEnd"/>
            <w:r w:rsidRPr="00F67469">
              <w:rPr>
                <w:sz w:val="16"/>
                <w:szCs w:val="16"/>
                <w:lang w:val="en-US"/>
              </w:rPr>
              <w:t xml:space="preserve"> </w:t>
            </w:r>
            <w:proofErr w:type="spellStart"/>
            <w:r w:rsidRPr="00F67469">
              <w:rPr>
                <w:sz w:val="16"/>
                <w:szCs w:val="16"/>
                <w:lang w:val="en-US"/>
              </w:rPr>
              <w:t>аудита</w:t>
            </w:r>
            <w:proofErr w:type="spellEnd"/>
          </w:p>
        </w:tc>
        <w:tc>
          <w:tcPr>
            <w:tcW w:w="4539" w:type="dxa"/>
          </w:tcPr>
          <w:p w14:paraId="3669232F" w14:textId="77777777" w:rsidR="00B45BF8" w:rsidRPr="00F67469" w:rsidRDefault="00B45BF8" w:rsidP="00B45BF8">
            <w:pPr>
              <w:pStyle w:val="111"/>
              <w:numPr>
                <w:ilvl w:val="0"/>
                <w:numId w:val="0"/>
              </w:numPr>
              <w:spacing w:line="240" w:lineRule="auto"/>
              <w:rPr>
                <w:sz w:val="16"/>
                <w:szCs w:val="16"/>
              </w:rPr>
            </w:pPr>
            <w:r w:rsidRPr="00F67469">
              <w:rPr>
                <w:sz w:val="16"/>
                <w:szCs w:val="16"/>
              </w:rPr>
              <w:t>Прохождение технического аудита (наличие заключения о прохождении технического аудита)</w:t>
            </w:r>
          </w:p>
        </w:tc>
        <w:tc>
          <w:tcPr>
            <w:tcW w:w="2126" w:type="dxa"/>
          </w:tcPr>
          <w:p w14:paraId="7A779684" w14:textId="77777777" w:rsidR="00B45BF8" w:rsidRPr="00F67469" w:rsidRDefault="00B45BF8" w:rsidP="00B45BF8">
            <w:pPr>
              <w:pStyle w:val="111"/>
              <w:numPr>
                <w:ilvl w:val="0"/>
                <w:numId w:val="0"/>
              </w:numPr>
              <w:spacing w:line="240" w:lineRule="auto"/>
              <w:rPr>
                <w:sz w:val="16"/>
                <w:szCs w:val="16"/>
              </w:rPr>
            </w:pPr>
            <w:r w:rsidRPr="00F67469">
              <w:rPr>
                <w:sz w:val="16"/>
                <w:szCs w:val="16"/>
              </w:rPr>
              <w:t>Нет</w:t>
            </w:r>
          </w:p>
        </w:tc>
        <w:tc>
          <w:tcPr>
            <w:tcW w:w="1843" w:type="dxa"/>
          </w:tcPr>
          <w:p w14:paraId="58D63AFD" w14:textId="77777777" w:rsidR="00B45BF8" w:rsidRPr="00F67469" w:rsidRDefault="00B45BF8" w:rsidP="00B45BF8">
            <w:pPr>
              <w:pStyle w:val="111"/>
              <w:numPr>
                <w:ilvl w:val="0"/>
                <w:numId w:val="0"/>
              </w:numPr>
              <w:spacing w:line="240" w:lineRule="auto"/>
              <w:rPr>
                <w:sz w:val="16"/>
                <w:szCs w:val="16"/>
              </w:rPr>
            </w:pPr>
            <w:r w:rsidRPr="00F67469">
              <w:rPr>
                <w:sz w:val="16"/>
                <w:szCs w:val="16"/>
              </w:rPr>
              <w:t>Да</w:t>
            </w:r>
          </w:p>
        </w:tc>
        <w:tc>
          <w:tcPr>
            <w:tcW w:w="3969" w:type="dxa"/>
          </w:tcPr>
          <w:p w14:paraId="2DA1F1A0" w14:textId="77777777" w:rsidR="00B45BF8" w:rsidRPr="00F67469" w:rsidRDefault="00B45BF8" w:rsidP="00B45BF8">
            <w:pPr>
              <w:pStyle w:val="111"/>
              <w:numPr>
                <w:ilvl w:val="0"/>
                <w:numId w:val="0"/>
              </w:numPr>
              <w:spacing w:line="240" w:lineRule="auto"/>
              <w:rPr>
                <w:sz w:val="16"/>
                <w:szCs w:val="16"/>
              </w:rPr>
            </w:pPr>
            <w:r w:rsidRPr="00F67469">
              <w:rPr>
                <w:sz w:val="16"/>
                <w:szCs w:val="16"/>
              </w:rPr>
              <w:t>Наличие – рейтинг = вес критерия;</w:t>
            </w:r>
          </w:p>
          <w:p w14:paraId="38BF4850" w14:textId="77777777" w:rsidR="00B45BF8" w:rsidRPr="00F67469" w:rsidRDefault="00B45BF8" w:rsidP="00B45BF8">
            <w:pPr>
              <w:pStyle w:val="111"/>
              <w:numPr>
                <w:ilvl w:val="0"/>
                <w:numId w:val="0"/>
              </w:numPr>
              <w:spacing w:line="240" w:lineRule="auto"/>
              <w:rPr>
                <w:sz w:val="16"/>
                <w:szCs w:val="16"/>
              </w:rPr>
            </w:pPr>
            <w:proofErr w:type="gramStart"/>
            <w:r w:rsidRPr="00F67469">
              <w:rPr>
                <w:sz w:val="16"/>
                <w:szCs w:val="16"/>
              </w:rPr>
              <w:t>Отсутствие  –</w:t>
            </w:r>
            <w:proofErr w:type="gramEnd"/>
            <w:r w:rsidRPr="00F67469">
              <w:rPr>
                <w:sz w:val="16"/>
                <w:szCs w:val="16"/>
              </w:rPr>
              <w:t xml:space="preserve"> 0 баллов</w:t>
            </w:r>
          </w:p>
        </w:tc>
        <w:tc>
          <w:tcPr>
            <w:tcW w:w="1095" w:type="dxa"/>
          </w:tcPr>
          <w:p w14:paraId="1D45FFF4" w14:textId="6ECEAAED" w:rsidR="00B45BF8" w:rsidRPr="00F67469" w:rsidRDefault="003A61B8" w:rsidP="00B45BF8">
            <w:pPr>
              <w:pStyle w:val="111"/>
              <w:numPr>
                <w:ilvl w:val="0"/>
                <w:numId w:val="0"/>
              </w:numPr>
              <w:spacing w:line="240" w:lineRule="auto"/>
              <w:rPr>
                <w:sz w:val="16"/>
                <w:szCs w:val="16"/>
              </w:rPr>
            </w:pPr>
            <w:r>
              <w:rPr>
                <w:sz w:val="16"/>
                <w:szCs w:val="16"/>
              </w:rPr>
              <w:t>-</w:t>
            </w:r>
          </w:p>
        </w:tc>
      </w:tr>
      <w:tr w:rsidR="00B45BF8" w:rsidRPr="0029043D" w14:paraId="6E44FAAB" w14:textId="77777777" w:rsidTr="000B1719">
        <w:tc>
          <w:tcPr>
            <w:tcW w:w="360" w:type="dxa"/>
          </w:tcPr>
          <w:p w14:paraId="382D05B7" w14:textId="77777777" w:rsidR="00B45BF8" w:rsidRPr="00F67469" w:rsidRDefault="00B45BF8" w:rsidP="00B45BF8">
            <w:pPr>
              <w:pStyle w:val="111"/>
              <w:numPr>
                <w:ilvl w:val="0"/>
                <w:numId w:val="0"/>
              </w:numPr>
              <w:rPr>
                <w:sz w:val="16"/>
                <w:szCs w:val="16"/>
              </w:rPr>
            </w:pPr>
            <w:r w:rsidRPr="00F67469">
              <w:rPr>
                <w:sz w:val="16"/>
                <w:szCs w:val="16"/>
              </w:rPr>
              <w:t>8</w:t>
            </w:r>
          </w:p>
        </w:tc>
        <w:tc>
          <w:tcPr>
            <w:tcW w:w="1339" w:type="dxa"/>
          </w:tcPr>
          <w:p w14:paraId="324110F4" w14:textId="77777777" w:rsidR="00B45BF8" w:rsidRPr="00F67469" w:rsidRDefault="00B45BF8" w:rsidP="00B45BF8">
            <w:pPr>
              <w:pStyle w:val="111"/>
              <w:numPr>
                <w:ilvl w:val="0"/>
                <w:numId w:val="0"/>
              </w:numPr>
              <w:spacing w:line="240" w:lineRule="auto"/>
              <w:rPr>
                <w:sz w:val="16"/>
                <w:szCs w:val="16"/>
                <w:lang w:val="en-US"/>
              </w:rPr>
            </w:pPr>
            <w:proofErr w:type="spellStart"/>
            <w:r w:rsidRPr="00F67469">
              <w:rPr>
                <w:sz w:val="16"/>
                <w:szCs w:val="16"/>
                <w:lang w:val="en-US"/>
              </w:rPr>
              <w:t>Наличие</w:t>
            </w:r>
            <w:proofErr w:type="spellEnd"/>
            <w:r w:rsidRPr="00F67469">
              <w:rPr>
                <w:sz w:val="16"/>
                <w:szCs w:val="16"/>
                <w:lang w:val="en-US"/>
              </w:rPr>
              <w:t xml:space="preserve"> </w:t>
            </w:r>
            <w:proofErr w:type="spellStart"/>
            <w:r w:rsidRPr="00F67469">
              <w:rPr>
                <w:sz w:val="16"/>
                <w:szCs w:val="16"/>
                <w:lang w:val="en-US"/>
              </w:rPr>
              <w:t>кадровых</w:t>
            </w:r>
            <w:proofErr w:type="spellEnd"/>
            <w:r w:rsidRPr="00F67469">
              <w:rPr>
                <w:sz w:val="16"/>
                <w:szCs w:val="16"/>
                <w:lang w:val="en-US"/>
              </w:rPr>
              <w:t xml:space="preserve"> </w:t>
            </w:r>
            <w:proofErr w:type="spellStart"/>
            <w:r w:rsidRPr="00F67469">
              <w:rPr>
                <w:sz w:val="16"/>
                <w:szCs w:val="16"/>
                <w:lang w:val="en-US"/>
              </w:rPr>
              <w:t>ресурсов</w:t>
            </w:r>
            <w:proofErr w:type="spellEnd"/>
          </w:p>
        </w:tc>
        <w:tc>
          <w:tcPr>
            <w:tcW w:w="4539" w:type="dxa"/>
          </w:tcPr>
          <w:p w14:paraId="05342175" w14:textId="77777777" w:rsidR="00B45BF8" w:rsidRPr="00F67469" w:rsidRDefault="00B45BF8" w:rsidP="00B45BF8">
            <w:pPr>
              <w:pStyle w:val="111"/>
              <w:numPr>
                <w:ilvl w:val="0"/>
                <w:numId w:val="0"/>
              </w:numPr>
              <w:spacing w:line="240" w:lineRule="auto"/>
              <w:rPr>
                <w:sz w:val="16"/>
                <w:szCs w:val="16"/>
              </w:rPr>
            </w:pPr>
            <w:r w:rsidRPr="00F67469">
              <w:rPr>
                <w:sz w:val="16"/>
                <w:szCs w:val="16"/>
              </w:rPr>
              <w:t>Определяется по декларативной части заявок участников и подтверждающих документов (удостоверений, паспортов т/с и т.д.)</w:t>
            </w:r>
          </w:p>
        </w:tc>
        <w:tc>
          <w:tcPr>
            <w:tcW w:w="2126" w:type="dxa"/>
          </w:tcPr>
          <w:p w14:paraId="3BF43D8D" w14:textId="77777777" w:rsidR="00B45BF8" w:rsidRPr="00F67469" w:rsidRDefault="00B45BF8" w:rsidP="00B45BF8">
            <w:pPr>
              <w:pStyle w:val="111"/>
              <w:numPr>
                <w:ilvl w:val="0"/>
                <w:numId w:val="0"/>
              </w:numPr>
              <w:spacing w:line="240" w:lineRule="auto"/>
              <w:rPr>
                <w:sz w:val="16"/>
                <w:szCs w:val="16"/>
              </w:rPr>
            </w:pPr>
            <w:r w:rsidRPr="00F67469">
              <w:rPr>
                <w:sz w:val="16"/>
                <w:szCs w:val="16"/>
              </w:rPr>
              <w:t>Нет</w:t>
            </w:r>
          </w:p>
        </w:tc>
        <w:tc>
          <w:tcPr>
            <w:tcW w:w="1843" w:type="dxa"/>
          </w:tcPr>
          <w:p w14:paraId="23EA1EF8" w14:textId="77777777" w:rsidR="00B45BF8" w:rsidRPr="00F67469" w:rsidRDefault="00B45BF8" w:rsidP="00B45BF8">
            <w:pPr>
              <w:pStyle w:val="111"/>
              <w:numPr>
                <w:ilvl w:val="0"/>
                <w:numId w:val="0"/>
              </w:numPr>
              <w:spacing w:line="240" w:lineRule="auto"/>
              <w:rPr>
                <w:sz w:val="16"/>
                <w:szCs w:val="16"/>
              </w:rPr>
            </w:pPr>
            <w:r w:rsidRPr="00F67469">
              <w:rPr>
                <w:sz w:val="16"/>
                <w:szCs w:val="16"/>
              </w:rPr>
              <w:t>Да</w:t>
            </w:r>
          </w:p>
        </w:tc>
        <w:tc>
          <w:tcPr>
            <w:tcW w:w="3969" w:type="dxa"/>
          </w:tcPr>
          <w:p w14:paraId="67B2D447" w14:textId="77777777" w:rsidR="00B45BF8" w:rsidRPr="00F67469" w:rsidRDefault="00B45BF8" w:rsidP="00B45BF8">
            <w:pPr>
              <w:pStyle w:val="111"/>
              <w:numPr>
                <w:ilvl w:val="0"/>
                <w:numId w:val="0"/>
              </w:numPr>
              <w:spacing w:line="240" w:lineRule="auto"/>
              <w:rPr>
                <w:sz w:val="16"/>
                <w:szCs w:val="16"/>
              </w:rPr>
            </w:pPr>
            <w:r w:rsidRPr="00F67469">
              <w:rPr>
                <w:sz w:val="16"/>
                <w:szCs w:val="16"/>
              </w:rPr>
              <w:t>Наличие – рейтинг = вес критерия;</w:t>
            </w:r>
          </w:p>
          <w:p w14:paraId="52868CDF" w14:textId="77777777" w:rsidR="00B45BF8" w:rsidRPr="00F67469" w:rsidRDefault="00B45BF8" w:rsidP="00B45BF8">
            <w:pPr>
              <w:pStyle w:val="111"/>
              <w:numPr>
                <w:ilvl w:val="0"/>
                <w:numId w:val="0"/>
              </w:numPr>
              <w:spacing w:line="240" w:lineRule="auto"/>
              <w:rPr>
                <w:sz w:val="16"/>
                <w:szCs w:val="16"/>
              </w:rPr>
            </w:pPr>
            <w:proofErr w:type="gramStart"/>
            <w:r w:rsidRPr="00F67469">
              <w:rPr>
                <w:sz w:val="16"/>
                <w:szCs w:val="16"/>
              </w:rPr>
              <w:t>Отсутствие  –</w:t>
            </w:r>
            <w:proofErr w:type="gramEnd"/>
            <w:r w:rsidRPr="00F67469">
              <w:rPr>
                <w:sz w:val="16"/>
                <w:szCs w:val="16"/>
              </w:rPr>
              <w:t xml:space="preserve"> 0 баллов</w:t>
            </w:r>
          </w:p>
        </w:tc>
        <w:tc>
          <w:tcPr>
            <w:tcW w:w="1095" w:type="dxa"/>
          </w:tcPr>
          <w:p w14:paraId="0ED72221" w14:textId="2F6F69B6" w:rsidR="00B45BF8" w:rsidRPr="00F67469" w:rsidRDefault="003A61B8" w:rsidP="00B45BF8">
            <w:pPr>
              <w:pStyle w:val="111"/>
              <w:numPr>
                <w:ilvl w:val="0"/>
                <w:numId w:val="0"/>
              </w:numPr>
              <w:spacing w:line="240" w:lineRule="auto"/>
              <w:rPr>
                <w:sz w:val="16"/>
                <w:szCs w:val="16"/>
              </w:rPr>
            </w:pPr>
            <w:r>
              <w:rPr>
                <w:sz w:val="16"/>
                <w:szCs w:val="16"/>
              </w:rPr>
              <w:t>2</w:t>
            </w:r>
          </w:p>
        </w:tc>
      </w:tr>
      <w:tr w:rsidR="00B45BF8" w:rsidRPr="0029043D" w14:paraId="2F06F534" w14:textId="77777777" w:rsidTr="000B1719">
        <w:tc>
          <w:tcPr>
            <w:tcW w:w="360" w:type="dxa"/>
          </w:tcPr>
          <w:p w14:paraId="6751522D" w14:textId="77777777" w:rsidR="00B45BF8" w:rsidRPr="00F67469" w:rsidRDefault="00B45BF8" w:rsidP="00B45BF8">
            <w:pPr>
              <w:pStyle w:val="111"/>
              <w:numPr>
                <w:ilvl w:val="0"/>
                <w:numId w:val="0"/>
              </w:numPr>
              <w:rPr>
                <w:sz w:val="16"/>
                <w:szCs w:val="16"/>
              </w:rPr>
            </w:pPr>
            <w:r w:rsidRPr="00F67469">
              <w:rPr>
                <w:sz w:val="16"/>
                <w:szCs w:val="16"/>
              </w:rPr>
              <w:t>9</w:t>
            </w:r>
          </w:p>
        </w:tc>
        <w:tc>
          <w:tcPr>
            <w:tcW w:w="1339" w:type="dxa"/>
          </w:tcPr>
          <w:p w14:paraId="35CA8375" w14:textId="77777777" w:rsidR="00B45BF8" w:rsidRPr="00F67469" w:rsidRDefault="00B45BF8" w:rsidP="00B45BF8">
            <w:pPr>
              <w:pStyle w:val="111"/>
              <w:numPr>
                <w:ilvl w:val="0"/>
                <w:numId w:val="0"/>
              </w:numPr>
              <w:spacing w:line="240" w:lineRule="auto"/>
              <w:rPr>
                <w:sz w:val="16"/>
                <w:szCs w:val="16"/>
                <w:lang w:val="en-US"/>
              </w:rPr>
            </w:pPr>
            <w:proofErr w:type="spellStart"/>
            <w:r w:rsidRPr="00F67469">
              <w:rPr>
                <w:sz w:val="16"/>
                <w:szCs w:val="16"/>
                <w:lang w:val="en-US"/>
              </w:rPr>
              <w:t>Наличие</w:t>
            </w:r>
            <w:proofErr w:type="spellEnd"/>
            <w:r w:rsidRPr="00F67469">
              <w:rPr>
                <w:sz w:val="16"/>
                <w:szCs w:val="16"/>
                <w:lang w:val="en-US"/>
              </w:rPr>
              <w:t xml:space="preserve"> </w:t>
            </w:r>
            <w:proofErr w:type="spellStart"/>
            <w:r w:rsidRPr="00F67469">
              <w:rPr>
                <w:sz w:val="16"/>
                <w:szCs w:val="16"/>
                <w:lang w:val="en-US"/>
              </w:rPr>
              <w:t>материально-технических</w:t>
            </w:r>
            <w:proofErr w:type="spellEnd"/>
            <w:r w:rsidRPr="00F67469">
              <w:rPr>
                <w:sz w:val="16"/>
                <w:szCs w:val="16"/>
                <w:lang w:val="en-US"/>
              </w:rPr>
              <w:t xml:space="preserve"> </w:t>
            </w:r>
            <w:proofErr w:type="spellStart"/>
            <w:r w:rsidRPr="00F67469">
              <w:rPr>
                <w:sz w:val="16"/>
                <w:szCs w:val="16"/>
                <w:lang w:val="en-US"/>
              </w:rPr>
              <w:t>ресурсов</w:t>
            </w:r>
            <w:proofErr w:type="spellEnd"/>
          </w:p>
        </w:tc>
        <w:tc>
          <w:tcPr>
            <w:tcW w:w="4539" w:type="dxa"/>
          </w:tcPr>
          <w:p w14:paraId="3521E3B1" w14:textId="77777777" w:rsidR="00B45BF8" w:rsidRPr="00F67469" w:rsidRDefault="00B45BF8" w:rsidP="00B45BF8">
            <w:pPr>
              <w:pStyle w:val="111"/>
              <w:numPr>
                <w:ilvl w:val="0"/>
                <w:numId w:val="0"/>
              </w:numPr>
              <w:spacing w:line="240" w:lineRule="auto"/>
              <w:rPr>
                <w:sz w:val="16"/>
                <w:szCs w:val="16"/>
              </w:rPr>
            </w:pPr>
            <w:r w:rsidRPr="00F67469">
              <w:rPr>
                <w:sz w:val="16"/>
                <w:szCs w:val="16"/>
              </w:rPr>
              <w:t>Определяется по декларативной части заявок участников и подтверждающих документов (удостоверений, паспортов т/с и т.д.)</w:t>
            </w:r>
          </w:p>
        </w:tc>
        <w:tc>
          <w:tcPr>
            <w:tcW w:w="2126" w:type="dxa"/>
          </w:tcPr>
          <w:p w14:paraId="7028BC03" w14:textId="77777777" w:rsidR="00B45BF8" w:rsidRPr="00F67469" w:rsidRDefault="00B45BF8" w:rsidP="00B45BF8">
            <w:pPr>
              <w:pStyle w:val="111"/>
              <w:numPr>
                <w:ilvl w:val="0"/>
                <w:numId w:val="0"/>
              </w:numPr>
              <w:spacing w:line="240" w:lineRule="auto"/>
              <w:rPr>
                <w:sz w:val="16"/>
                <w:szCs w:val="16"/>
              </w:rPr>
            </w:pPr>
            <w:r w:rsidRPr="00F67469">
              <w:rPr>
                <w:sz w:val="16"/>
                <w:szCs w:val="16"/>
              </w:rPr>
              <w:t>Нет</w:t>
            </w:r>
          </w:p>
        </w:tc>
        <w:tc>
          <w:tcPr>
            <w:tcW w:w="1843" w:type="dxa"/>
          </w:tcPr>
          <w:p w14:paraId="65C1C090" w14:textId="77777777" w:rsidR="00B45BF8" w:rsidRPr="00F67469" w:rsidRDefault="00B45BF8" w:rsidP="00B45BF8">
            <w:pPr>
              <w:pStyle w:val="111"/>
              <w:numPr>
                <w:ilvl w:val="0"/>
                <w:numId w:val="0"/>
              </w:numPr>
              <w:spacing w:line="240" w:lineRule="auto"/>
              <w:rPr>
                <w:sz w:val="16"/>
                <w:szCs w:val="16"/>
              </w:rPr>
            </w:pPr>
            <w:r w:rsidRPr="00F67469">
              <w:rPr>
                <w:sz w:val="16"/>
                <w:szCs w:val="16"/>
              </w:rPr>
              <w:t>Да</w:t>
            </w:r>
          </w:p>
        </w:tc>
        <w:tc>
          <w:tcPr>
            <w:tcW w:w="3969" w:type="dxa"/>
          </w:tcPr>
          <w:p w14:paraId="55054FB8" w14:textId="77777777" w:rsidR="00B45BF8" w:rsidRPr="00F67469" w:rsidRDefault="00B45BF8" w:rsidP="00B45BF8">
            <w:pPr>
              <w:pStyle w:val="111"/>
              <w:numPr>
                <w:ilvl w:val="0"/>
                <w:numId w:val="0"/>
              </w:numPr>
              <w:spacing w:line="240" w:lineRule="auto"/>
              <w:rPr>
                <w:sz w:val="16"/>
                <w:szCs w:val="16"/>
              </w:rPr>
            </w:pPr>
            <w:r w:rsidRPr="00F67469">
              <w:rPr>
                <w:sz w:val="16"/>
                <w:szCs w:val="16"/>
              </w:rPr>
              <w:t>Наличие – рейтинг = вес критерия;</w:t>
            </w:r>
          </w:p>
          <w:p w14:paraId="47D025E7" w14:textId="77777777" w:rsidR="00B45BF8" w:rsidRPr="00F67469" w:rsidRDefault="00B45BF8" w:rsidP="00B45BF8">
            <w:pPr>
              <w:pStyle w:val="111"/>
              <w:numPr>
                <w:ilvl w:val="0"/>
                <w:numId w:val="0"/>
              </w:numPr>
              <w:spacing w:line="240" w:lineRule="auto"/>
              <w:rPr>
                <w:sz w:val="16"/>
                <w:szCs w:val="16"/>
              </w:rPr>
            </w:pPr>
            <w:proofErr w:type="gramStart"/>
            <w:r w:rsidRPr="00F67469">
              <w:rPr>
                <w:sz w:val="16"/>
                <w:szCs w:val="16"/>
              </w:rPr>
              <w:t>Отсутствие  –</w:t>
            </w:r>
            <w:proofErr w:type="gramEnd"/>
            <w:r w:rsidRPr="00F67469">
              <w:rPr>
                <w:sz w:val="16"/>
                <w:szCs w:val="16"/>
              </w:rPr>
              <w:t xml:space="preserve"> 0 баллов</w:t>
            </w:r>
          </w:p>
        </w:tc>
        <w:tc>
          <w:tcPr>
            <w:tcW w:w="1095" w:type="dxa"/>
          </w:tcPr>
          <w:p w14:paraId="174AE384" w14:textId="3F696A33" w:rsidR="00B45BF8" w:rsidRPr="00F67469" w:rsidRDefault="003A61B8" w:rsidP="00B45BF8">
            <w:pPr>
              <w:pStyle w:val="111"/>
              <w:numPr>
                <w:ilvl w:val="0"/>
                <w:numId w:val="0"/>
              </w:numPr>
              <w:spacing w:line="240" w:lineRule="auto"/>
              <w:rPr>
                <w:sz w:val="16"/>
                <w:szCs w:val="16"/>
              </w:rPr>
            </w:pPr>
            <w:r>
              <w:rPr>
                <w:sz w:val="16"/>
                <w:szCs w:val="16"/>
              </w:rPr>
              <w:t>2</w:t>
            </w:r>
          </w:p>
        </w:tc>
      </w:tr>
      <w:bookmarkEnd w:id="21"/>
    </w:tbl>
    <w:p w14:paraId="38F992D9" w14:textId="77777777" w:rsidR="00422E92" w:rsidRPr="0029043D" w:rsidRDefault="00422E92" w:rsidP="00422E92">
      <w:pPr>
        <w:pStyle w:val="111"/>
        <w:numPr>
          <w:ilvl w:val="0"/>
          <w:numId w:val="0"/>
        </w:numPr>
      </w:pPr>
    </w:p>
    <w:sectPr w:rsidR="00422E92" w:rsidRPr="0029043D" w:rsidSect="000B1719">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768ABC" w14:textId="77777777" w:rsidR="004558A4" w:rsidRDefault="004558A4" w:rsidP="00D225C0">
      <w:r>
        <w:separator/>
      </w:r>
    </w:p>
    <w:p w14:paraId="0EB538C6" w14:textId="77777777" w:rsidR="004558A4" w:rsidRDefault="004558A4"/>
  </w:endnote>
  <w:endnote w:type="continuationSeparator" w:id="0">
    <w:p w14:paraId="62E29AF3" w14:textId="77777777" w:rsidR="004558A4" w:rsidRDefault="004558A4" w:rsidP="00D225C0">
      <w:r>
        <w:continuationSeparator/>
      </w:r>
    </w:p>
    <w:p w14:paraId="2A5F5331" w14:textId="77777777" w:rsidR="004558A4" w:rsidRDefault="004558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CAD835E6-7EF0-4400-B536-C3C2D27F3B1D}"/>
    <w:embedBold r:id="rId2" w:fontKey="{525CCADA-9391-4A03-AE1E-37C7D35365A1}"/>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336E4A26-7006-4B45-97F1-3EDED5FE452B}"/>
    <w:embedBold r:id="rId4" w:fontKey="{05D5B24D-DC75-4CCD-AB1F-BEE4E70622B7}"/>
  </w:font>
  <w:font w:name="Segoe UI">
    <w:panose1 w:val="020B0502040204020203"/>
    <w:charset w:val="CC"/>
    <w:family w:val="swiss"/>
    <w:pitch w:val="variable"/>
    <w:sig w:usb0="E4002EFF" w:usb1="C000E47F" w:usb2="00000009" w:usb3="00000000" w:csb0="000001FF" w:csb1="00000000"/>
    <w:embedRegular r:id="rId5" w:fontKey="{936B3E5D-8551-4C2D-B7F5-AE848BA8AD0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64CE1BEA" w14:textId="543B2EE2" w:rsidR="000B1719" w:rsidRDefault="00DA3C50"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229390084"/>
                <w:placeholder>
                  <w:docPart w:val="2F6F97EA5B334B8B999800888FA90B58"/>
                </w:placeholder>
                <w15:color w:val="FFFF00"/>
              </w:sdtPr>
              <w:sdtEndPr>
                <w:rPr>
                  <w:noProof/>
                </w:rPr>
              </w:sdtEndPr>
              <w:sdtContent>
                <w:r w:rsidR="00C27077">
                  <w:rPr>
                    <w:noProof/>
                  </w:rPr>
                  <w:t>«</w:t>
                </w:r>
                <w:r w:rsidR="00C27077" w:rsidRPr="00DE6EF8">
                  <w:rPr>
                    <w:noProof/>
                  </w:rPr>
                  <w:t>1674</w:t>
                </w:r>
                <w:r w:rsidR="00C27077">
                  <w:rPr>
                    <w:noProof/>
                  </w:rPr>
                  <w:t>»</w:t>
                </w:r>
              </w:sdtContent>
            </w:sdt>
            <w:r>
              <w:rPr>
                <w:rStyle w:val="affff7"/>
              </w:rPr>
              <w:fldChar w:fldCharType="end"/>
            </w:r>
            <w:r w:rsidR="000B1719" w:rsidRPr="00973491">
              <w:rPr>
                <w:rStyle w:val="affff7"/>
              </w:rPr>
              <w:t xml:space="preserve">   |   Страница </w:t>
            </w:r>
            <w:r w:rsidR="000B1719" w:rsidRPr="00973491">
              <w:rPr>
                <w:rStyle w:val="affff7"/>
              </w:rPr>
              <w:fldChar w:fldCharType="begin"/>
            </w:r>
            <w:r w:rsidR="000B1719" w:rsidRPr="00973491">
              <w:rPr>
                <w:rStyle w:val="affff7"/>
              </w:rPr>
              <w:instrText>PAGE</w:instrText>
            </w:r>
            <w:r w:rsidR="000B1719" w:rsidRPr="00973491">
              <w:rPr>
                <w:rStyle w:val="affff7"/>
              </w:rPr>
              <w:fldChar w:fldCharType="separate"/>
            </w:r>
            <w:r>
              <w:rPr>
                <w:rStyle w:val="affff7"/>
                <w:noProof/>
              </w:rPr>
              <w:t>2</w:t>
            </w:r>
            <w:r w:rsidR="000B1719" w:rsidRPr="00973491">
              <w:rPr>
                <w:rStyle w:val="affff7"/>
              </w:rPr>
              <w:fldChar w:fldCharType="end"/>
            </w:r>
            <w:r w:rsidR="000B1719" w:rsidRPr="00973491">
              <w:rPr>
                <w:rStyle w:val="affff7"/>
              </w:rPr>
              <w:t xml:space="preserve"> из </w:t>
            </w:r>
            <w:r w:rsidR="000B1719" w:rsidRPr="00973491">
              <w:rPr>
                <w:rStyle w:val="affff7"/>
              </w:rPr>
              <w:fldChar w:fldCharType="begin"/>
            </w:r>
            <w:r w:rsidR="000B1719" w:rsidRPr="00973491">
              <w:rPr>
                <w:rStyle w:val="affff7"/>
              </w:rPr>
              <w:instrText>NUMPAGES</w:instrText>
            </w:r>
            <w:r w:rsidR="000B1719" w:rsidRPr="00973491">
              <w:rPr>
                <w:rStyle w:val="affff7"/>
              </w:rPr>
              <w:fldChar w:fldCharType="separate"/>
            </w:r>
            <w:r>
              <w:rPr>
                <w:rStyle w:val="affff7"/>
                <w:noProof/>
              </w:rPr>
              <w:t>32</w:t>
            </w:r>
            <w:r w:rsidR="000B1719"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46BE5EE6" w14:textId="40F66D17" w:rsidR="000B1719" w:rsidRDefault="004558A4" w:rsidP="006B2AC5">
        <w:pPr>
          <w:pStyle w:val="aff1"/>
          <w:tabs>
            <w:tab w:val="clear" w:pos="4677"/>
            <w:tab w:val="clear" w:pos="9355"/>
          </w:tabs>
          <w:ind w:right="-2"/>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660355217"/>
            <w:placeholder>
              <w:docPart w:val="9B4FA0D6D4124971A42265FCA1C38724"/>
            </w:placeholder>
            <w15:color w:val="FFFF00"/>
          </w:sdtPr>
          <w:sdtContent>
            <w:r w:rsidR="00C27077">
              <w:t>«</w:t>
            </w:r>
            <w:r w:rsidR="00C27077" w:rsidRPr="00C27077">
              <w:rPr>
                <w:lang w:val="en-US"/>
              </w:rPr>
              <w:t>1674</w:t>
            </w:r>
            <w:r w:rsidR="00C27077">
              <w:rPr>
                <w:noProof/>
              </w:rPr>
              <w:t>»</w:t>
            </w:r>
          </w:sdtContent>
        </w:sdt>
        <w:r>
          <w:fldChar w:fldCharType="end"/>
        </w:r>
        <w:r w:rsidR="000B1719">
          <w:t xml:space="preserve">   </w:t>
        </w:r>
        <w:sdt>
          <w:sdtPr>
            <w:id w:val="-1679888397"/>
            <w:docPartObj>
              <w:docPartGallery w:val="Page Numbers (Top of Page)"/>
              <w:docPartUnique/>
            </w:docPartObj>
          </w:sdtPr>
          <w:sdtEndPr/>
          <w:sdtContent>
            <w:r w:rsidR="000B1719" w:rsidRPr="00973491">
              <w:rPr>
                <w:rStyle w:val="affff7"/>
              </w:rPr>
              <w:t xml:space="preserve">|   Страница </w:t>
            </w:r>
            <w:r w:rsidR="000B1719" w:rsidRPr="00973491">
              <w:rPr>
                <w:rStyle w:val="affff7"/>
              </w:rPr>
              <w:fldChar w:fldCharType="begin"/>
            </w:r>
            <w:r w:rsidR="000B1719" w:rsidRPr="00973491">
              <w:rPr>
                <w:rStyle w:val="affff7"/>
              </w:rPr>
              <w:instrText>PAGE</w:instrText>
            </w:r>
            <w:r w:rsidR="000B1719" w:rsidRPr="00973491">
              <w:rPr>
                <w:rStyle w:val="affff7"/>
              </w:rPr>
              <w:fldChar w:fldCharType="separate"/>
            </w:r>
            <w:r w:rsidR="00B66032">
              <w:rPr>
                <w:rStyle w:val="affff7"/>
                <w:noProof/>
              </w:rPr>
              <w:t>4</w:t>
            </w:r>
            <w:r w:rsidR="000B1719" w:rsidRPr="00973491">
              <w:rPr>
                <w:rStyle w:val="affff7"/>
              </w:rPr>
              <w:fldChar w:fldCharType="end"/>
            </w:r>
            <w:r w:rsidR="000B1719" w:rsidRPr="00973491">
              <w:rPr>
                <w:rStyle w:val="affff7"/>
              </w:rPr>
              <w:t xml:space="preserve"> из </w:t>
            </w:r>
            <w:r w:rsidR="000B1719" w:rsidRPr="00973491">
              <w:rPr>
                <w:rStyle w:val="affff7"/>
              </w:rPr>
              <w:fldChar w:fldCharType="begin"/>
            </w:r>
            <w:r w:rsidR="000B1719" w:rsidRPr="00973491">
              <w:rPr>
                <w:rStyle w:val="affff7"/>
              </w:rPr>
              <w:instrText>NUMPAGES</w:instrText>
            </w:r>
            <w:r w:rsidR="000B1719" w:rsidRPr="00973491">
              <w:rPr>
                <w:rStyle w:val="affff7"/>
              </w:rPr>
              <w:fldChar w:fldCharType="separate"/>
            </w:r>
            <w:r w:rsidR="00B66032">
              <w:rPr>
                <w:rStyle w:val="affff7"/>
                <w:noProof/>
              </w:rPr>
              <w:t>31</w:t>
            </w:r>
            <w:r w:rsidR="000B1719"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7626668"/>
      <w:docPartObj>
        <w:docPartGallery w:val="Page Numbers (Bottom of Page)"/>
        <w:docPartUnique/>
      </w:docPartObj>
    </w:sdtPr>
    <w:sdtEndPr/>
    <w:sdtContent>
      <w:p w14:paraId="3B3E6335" w14:textId="1E7A99F1" w:rsidR="000B1719" w:rsidRDefault="00A4028A"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55519599"/>
              <w:placeholder>
                <w:docPart w:val="9B398025C5AE43B8814F2164FA913A58"/>
              </w:placeholder>
              <w15:color w:val="FFFF00"/>
            </w:sdtPr>
            <w:sdtContent>
              <w:r w:rsidR="00C27077">
                <w:t>«</w:t>
              </w:r>
              <w:r w:rsidR="00C27077" w:rsidRPr="00DE6EF8">
                <w:t>1674</w:t>
              </w:r>
              <w:r w:rsidR="00C27077">
                <w:rPr>
                  <w:noProof/>
                </w:rPr>
                <w:t>»</w:t>
              </w:r>
            </w:sdtContent>
          </w:sdt>
        </w:fldSimple>
        <w:r w:rsidR="000B1719">
          <w:t xml:space="preserve">   </w:t>
        </w:r>
        <w:sdt>
          <w:sdtPr>
            <w:id w:val="-1112200324"/>
            <w:docPartObj>
              <w:docPartGallery w:val="Page Numbers (Top of Page)"/>
              <w:docPartUnique/>
            </w:docPartObj>
          </w:sdtPr>
          <w:sdtEndPr/>
          <w:sdtContent>
            <w:r w:rsidR="000B1719" w:rsidRPr="00973491">
              <w:rPr>
                <w:rStyle w:val="affff7"/>
              </w:rPr>
              <w:t xml:space="preserve">|   Страница </w:t>
            </w:r>
            <w:r w:rsidR="000B1719" w:rsidRPr="00973491">
              <w:rPr>
                <w:rStyle w:val="affff7"/>
              </w:rPr>
              <w:fldChar w:fldCharType="begin"/>
            </w:r>
            <w:r w:rsidR="000B1719" w:rsidRPr="00973491">
              <w:rPr>
                <w:rStyle w:val="affff7"/>
              </w:rPr>
              <w:instrText>PAGE</w:instrText>
            </w:r>
            <w:r w:rsidR="000B1719" w:rsidRPr="00973491">
              <w:rPr>
                <w:rStyle w:val="affff7"/>
              </w:rPr>
              <w:fldChar w:fldCharType="separate"/>
            </w:r>
            <w:r w:rsidR="00B66032">
              <w:rPr>
                <w:rStyle w:val="affff7"/>
                <w:noProof/>
              </w:rPr>
              <w:t>5</w:t>
            </w:r>
            <w:r w:rsidR="000B1719" w:rsidRPr="00973491">
              <w:rPr>
                <w:rStyle w:val="affff7"/>
              </w:rPr>
              <w:fldChar w:fldCharType="end"/>
            </w:r>
            <w:r w:rsidR="000B1719" w:rsidRPr="00973491">
              <w:rPr>
                <w:rStyle w:val="affff7"/>
              </w:rPr>
              <w:t xml:space="preserve"> из </w:t>
            </w:r>
            <w:r w:rsidR="000B1719" w:rsidRPr="00973491">
              <w:rPr>
                <w:rStyle w:val="affff7"/>
              </w:rPr>
              <w:fldChar w:fldCharType="begin"/>
            </w:r>
            <w:r w:rsidR="000B1719" w:rsidRPr="00973491">
              <w:rPr>
                <w:rStyle w:val="affff7"/>
              </w:rPr>
              <w:instrText>NUMPAGES</w:instrText>
            </w:r>
            <w:r w:rsidR="000B1719" w:rsidRPr="00973491">
              <w:rPr>
                <w:rStyle w:val="affff7"/>
              </w:rPr>
              <w:fldChar w:fldCharType="separate"/>
            </w:r>
            <w:r w:rsidR="00B66032">
              <w:rPr>
                <w:rStyle w:val="affff7"/>
                <w:noProof/>
              </w:rPr>
              <w:t>31</w:t>
            </w:r>
            <w:r w:rsidR="000B1719"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7731EBA1" w14:textId="0A3183DD" w:rsidR="000B1719" w:rsidRDefault="00A4028A"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1662737400"/>
              <w:placeholder>
                <w:docPart w:val="8B0C93DD384247068B5338D66877AB86"/>
              </w:placeholder>
              <w15:color w:val="FFFF00"/>
            </w:sdtPr>
            <w:sdtContent>
              <w:r w:rsidR="00C27077">
                <w:t>«</w:t>
              </w:r>
              <w:r w:rsidR="00C27077" w:rsidRPr="00DE6EF8">
                <w:t>1674</w:t>
              </w:r>
              <w:r w:rsidR="00C27077">
                <w:rPr>
                  <w:noProof/>
                </w:rPr>
                <w:t>»</w:t>
              </w:r>
            </w:sdtContent>
          </w:sdt>
        </w:fldSimple>
        <w:r w:rsidR="000B1719">
          <w:t xml:space="preserve">   </w:t>
        </w:r>
        <w:sdt>
          <w:sdtPr>
            <w:id w:val="-572044872"/>
            <w:docPartObj>
              <w:docPartGallery w:val="Page Numbers (Top of Page)"/>
              <w:docPartUnique/>
            </w:docPartObj>
          </w:sdtPr>
          <w:sdtEndPr/>
          <w:sdtContent>
            <w:r w:rsidR="000B1719" w:rsidRPr="00973491">
              <w:rPr>
                <w:rStyle w:val="affff7"/>
              </w:rPr>
              <w:t xml:space="preserve">|   Страница </w:t>
            </w:r>
            <w:r w:rsidR="000B1719" w:rsidRPr="00973491">
              <w:rPr>
                <w:rStyle w:val="affff7"/>
              </w:rPr>
              <w:fldChar w:fldCharType="begin"/>
            </w:r>
            <w:r w:rsidR="000B1719" w:rsidRPr="00973491">
              <w:rPr>
                <w:rStyle w:val="affff7"/>
              </w:rPr>
              <w:instrText>PAGE</w:instrText>
            </w:r>
            <w:r w:rsidR="000B1719" w:rsidRPr="00973491">
              <w:rPr>
                <w:rStyle w:val="affff7"/>
              </w:rPr>
              <w:fldChar w:fldCharType="separate"/>
            </w:r>
            <w:r w:rsidR="00B66032">
              <w:rPr>
                <w:rStyle w:val="affff7"/>
                <w:noProof/>
              </w:rPr>
              <w:t>30</w:t>
            </w:r>
            <w:r w:rsidR="000B1719" w:rsidRPr="00973491">
              <w:rPr>
                <w:rStyle w:val="affff7"/>
              </w:rPr>
              <w:fldChar w:fldCharType="end"/>
            </w:r>
            <w:r w:rsidR="000B1719" w:rsidRPr="00973491">
              <w:rPr>
                <w:rStyle w:val="affff7"/>
              </w:rPr>
              <w:t xml:space="preserve"> из </w:t>
            </w:r>
            <w:r w:rsidR="000B1719" w:rsidRPr="00973491">
              <w:rPr>
                <w:rStyle w:val="affff7"/>
              </w:rPr>
              <w:fldChar w:fldCharType="begin"/>
            </w:r>
            <w:r w:rsidR="000B1719" w:rsidRPr="00973491">
              <w:rPr>
                <w:rStyle w:val="affff7"/>
              </w:rPr>
              <w:instrText>NUMPAGES</w:instrText>
            </w:r>
            <w:r w:rsidR="000B1719" w:rsidRPr="00973491">
              <w:rPr>
                <w:rStyle w:val="affff7"/>
              </w:rPr>
              <w:fldChar w:fldCharType="separate"/>
            </w:r>
            <w:r w:rsidR="00B66032">
              <w:rPr>
                <w:rStyle w:val="affff7"/>
                <w:noProof/>
              </w:rPr>
              <w:t>31</w:t>
            </w:r>
            <w:r w:rsidR="000B1719"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B74C3A" w14:textId="77777777" w:rsidR="004558A4" w:rsidRDefault="004558A4" w:rsidP="00D225C0">
      <w:r>
        <w:separator/>
      </w:r>
    </w:p>
    <w:p w14:paraId="2EF43080" w14:textId="77777777" w:rsidR="004558A4" w:rsidRDefault="004558A4"/>
  </w:footnote>
  <w:footnote w:type="continuationSeparator" w:id="0">
    <w:p w14:paraId="2C4D10D2" w14:textId="77777777" w:rsidR="004558A4" w:rsidRDefault="004558A4" w:rsidP="00D225C0">
      <w:r>
        <w:continuationSeparator/>
      </w:r>
    </w:p>
    <w:p w14:paraId="238B201B" w14:textId="77777777" w:rsidR="004558A4" w:rsidRDefault="004558A4"/>
  </w:footnote>
  <w:footnote w:id="1">
    <w:p w14:paraId="494E2F80" w14:textId="77777777" w:rsidR="000B1719" w:rsidRDefault="000B1719">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14:paraId="57810C5A" w14:textId="77777777" w:rsidR="000B1719" w:rsidRDefault="000B1719">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14:paraId="0CC3C425" w14:textId="77777777" w:rsidR="000B1719" w:rsidRPr="009675CA" w:rsidRDefault="000B1719">
      <w:pPr>
        <w:pStyle w:val="affffff"/>
      </w:pPr>
      <w:r>
        <w:rPr>
          <w:rStyle w:val="affffff1"/>
        </w:rPr>
        <w:footnoteRef/>
      </w:r>
      <w:r>
        <w:t xml:space="preserve"> Под приложением понимается не только документ, явно определяющий себя как приложение, но и </w:t>
      </w:r>
      <w:r>
        <w:t>документ (файл) переданный (скачанный) вместе с настоящим документом.</w:t>
      </w:r>
    </w:p>
  </w:footnote>
  <w:footnote w:id="4">
    <w:p w14:paraId="4D48850D" w14:textId="77777777" w:rsidR="000B1719" w:rsidRDefault="000B1719">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14:paraId="722513BE" w14:textId="77777777" w:rsidR="000B1719" w:rsidRPr="0094686B" w:rsidRDefault="000B1719" w:rsidP="00DB441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3827"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69A47CD"/>
    <w:multiLevelType w:val="hybridMultilevel"/>
    <w:tmpl w:val="5D8E8858"/>
    <w:lvl w:ilvl="0" w:tplc="19E8247E">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6"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47DE58F5"/>
    <w:multiLevelType w:val="hybridMultilevel"/>
    <w:tmpl w:val="A7482376"/>
    <w:lvl w:ilvl="0" w:tplc="4B18601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5"/>
  </w:num>
  <w:num w:numId="3">
    <w:abstractNumId w:val="6"/>
  </w:num>
  <w:num w:numId="4">
    <w:abstractNumId w:val="0"/>
  </w:num>
  <w:num w:numId="5">
    <w:abstractNumId w:val="8"/>
  </w:num>
  <w:num w:numId="6">
    <w:abstractNumId w:val="12"/>
  </w:num>
  <w:num w:numId="7">
    <w:abstractNumId w:val="7"/>
  </w:num>
  <w:num w:numId="8">
    <w:abstractNumId w:val="9"/>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4"/>
  </w:num>
  <w:num w:numId="14">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01FB"/>
    <w:rsid w:val="0000053F"/>
    <w:rsid w:val="000012EC"/>
    <w:rsid w:val="0000144D"/>
    <w:rsid w:val="000027B9"/>
    <w:rsid w:val="000031D0"/>
    <w:rsid w:val="0000373D"/>
    <w:rsid w:val="00003C7B"/>
    <w:rsid w:val="000042CC"/>
    <w:rsid w:val="00006A3F"/>
    <w:rsid w:val="000077E7"/>
    <w:rsid w:val="000108FB"/>
    <w:rsid w:val="000110FD"/>
    <w:rsid w:val="00011744"/>
    <w:rsid w:val="000125C3"/>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5D4"/>
    <w:rsid w:val="000317D8"/>
    <w:rsid w:val="00031993"/>
    <w:rsid w:val="0003290C"/>
    <w:rsid w:val="00032A22"/>
    <w:rsid w:val="000331FA"/>
    <w:rsid w:val="000332F6"/>
    <w:rsid w:val="00033BCC"/>
    <w:rsid w:val="00034F45"/>
    <w:rsid w:val="00037FE0"/>
    <w:rsid w:val="000419D5"/>
    <w:rsid w:val="00041F03"/>
    <w:rsid w:val="000421BA"/>
    <w:rsid w:val="00042EF1"/>
    <w:rsid w:val="00043111"/>
    <w:rsid w:val="00045C06"/>
    <w:rsid w:val="00046621"/>
    <w:rsid w:val="0004725D"/>
    <w:rsid w:val="00050633"/>
    <w:rsid w:val="00053A68"/>
    <w:rsid w:val="00053E99"/>
    <w:rsid w:val="00054592"/>
    <w:rsid w:val="0005482D"/>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0E"/>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FF9"/>
    <w:rsid w:val="000A5290"/>
    <w:rsid w:val="000A537A"/>
    <w:rsid w:val="000A57F7"/>
    <w:rsid w:val="000A7088"/>
    <w:rsid w:val="000A7D7E"/>
    <w:rsid w:val="000B13C4"/>
    <w:rsid w:val="000B1719"/>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6D6"/>
    <w:rsid w:val="00100D89"/>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AD0"/>
    <w:rsid w:val="00126B40"/>
    <w:rsid w:val="00126D0F"/>
    <w:rsid w:val="00127550"/>
    <w:rsid w:val="001302F4"/>
    <w:rsid w:val="00130788"/>
    <w:rsid w:val="00130CE3"/>
    <w:rsid w:val="00131152"/>
    <w:rsid w:val="00131234"/>
    <w:rsid w:val="00131CAE"/>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5F34"/>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6D7"/>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046"/>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B5E"/>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C6C"/>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28A"/>
    <w:rsid w:val="00236E67"/>
    <w:rsid w:val="0023729B"/>
    <w:rsid w:val="00237FE3"/>
    <w:rsid w:val="0024114F"/>
    <w:rsid w:val="00241471"/>
    <w:rsid w:val="00241FB7"/>
    <w:rsid w:val="00242A4B"/>
    <w:rsid w:val="00242C45"/>
    <w:rsid w:val="002433BD"/>
    <w:rsid w:val="00243AC8"/>
    <w:rsid w:val="00243FDA"/>
    <w:rsid w:val="002440E7"/>
    <w:rsid w:val="0024433C"/>
    <w:rsid w:val="002443C2"/>
    <w:rsid w:val="00244773"/>
    <w:rsid w:val="00244E7D"/>
    <w:rsid w:val="00245073"/>
    <w:rsid w:val="002450CA"/>
    <w:rsid w:val="00245E58"/>
    <w:rsid w:val="00245FD5"/>
    <w:rsid w:val="00246312"/>
    <w:rsid w:val="00250C79"/>
    <w:rsid w:val="00250E5E"/>
    <w:rsid w:val="00250E78"/>
    <w:rsid w:val="002511DA"/>
    <w:rsid w:val="00251D75"/>
    <w:rsid w:val="002526CA"/>
    <w:rsid w:val="00252859"/>
    <w:rsid w:val="00253B79"/>
    <w:rsid w:val="00254015"/>
    <w:rsid w:val="00254700"/>
    <w:rsid w:val="00254DD9"/>
    <w:rsid w:val="00256143"/>
    <w:rsid w:val="00256693"/>
    <w:rsid w:val="00260376"/>
    <w:rsid w:val="00260BFD"/>
    <w:rsid w:val="0026157A"/>
    <w:rsid w:val="0026176B"/>
    <w:rsid w:val="00261B79"/>
    <w:rsid w:val="00262180"/>
    <w:rsid w:val="0026483B"/>
    <w:rsid w:val="00264F08"/>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76BC"/>
    <w:rsid w:val="002E7812"/>
    <w:rsid w:val="002F023B"/>
    <w:rsid w:val="002F07FD"/>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5D0"/>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6A7C"/>
    <w:rsid w:val="00367122"/>
    <w:rsid w:val="00367492"/>
    <w:rsid w:val="003675E6"/>
    <w:rsid w:val="003677D1"/>
    <w:rsid w:val="003702E5"/>
    <w:rsid w:val="00370501"/>
    <w:rsid w:val="0037176A"/>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2058"/>
    <w:rsid w:val="00382B5B"/>
    <w:rsid w:val="0038457E"/>
    <w:rsid w:val="00384745"/>
    <w:rsid w:val="003849A1"/>
    <w:rsid w:val="00385AC7"/>
    <w:rsid w:val="00385E44"/>
    <w:rsid w:val="00385E94"/>
    <w:rsid w:val="00386818"/>
    <w:rsid w:val="00386F9C"/>
    <w:rsid w:val="00387ACF"/>
    <w:rsid w:val="00390664"/>
    <w:rsid w:val="00391FA3"/>
    <w:rsid w:val="0039289F"/>
    <w:rsid w:val="0039363D"/>
    <w:rsid w:val="003937D2"/>
    <w:rsid w:val="003938F5"/>
    <w:rsid w:val="00393D2A"/>
    <w:rsid w:val="003940A2"/>
    <w:rsid w:val="00394571"/>
    <w:rsid w:val="00394895"/>
    <w:rsid w:val="00394AB2"/>
    <w:rsid w:val="00394E9E"/>
    <w:rsid w:val="003955A8"/>
    <w:rsid w:val="00395D26"/>
    <w:rsid w:val="00395D4C"/>
    <w:rsid w:val="0039617C"/>
    <w:rsid w:val="00396530"/>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A61B8"/>
    <w:rsid w:val="003B01F9"/>
    <w:rsid w:val="003B032D"/>
    <w:rsid w:val="003B1611"/>
    <w:rsid w:val="003B191A"/>
    <w:rsid w:val="003B1CDF"/>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00B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2E92"/>
    <w:rsid w:val="0042440C"/>
    <w:rsid w:val="00424CAB"/>
    <w:rsid w:val="00425E8B"/>
    <w:rsid w:val="00427945"/>
    <w:rsid w:val="00427F1B"/>
    <w:rsid w:val="00430214"/>
    <w:rsid w:val="00430830"/>
    <w:rsid w:val="0043181A"/>
    <w:rsid w:val="004323F0"/>
    <w:rsid w:val="00432669"/>
    <w:rsid w:val="00432787"/>
    <w:rsid w:val="00432D15"/>
    <w:rsid w:val="0043322C"/>
    <w:rsid w:val="00433233"/>
    <w:rsid w:val="0043336E"/>
    <w:rsid w:val="004333F1"/>
    <w:rsid w:val="00433B67"/>
    <w:rsid w:val="00433BA7"/>
    <w:rsid w:val="00435554"/>
    <w:rsid w:val="00435DF0"/>
    <w:rsid w:val="00435F6E"/>
    <w:rsid w:val="004366AC"/>
    <w:rsid w:val="004368CC"/>
    <w:rsid w:val="00437061"/>
    <w:rsid w:val="004370A9"/>
    <w:rsid w:val="00437252"/>
    <w:rsid w:val="00440177"/>
    <w:rsid w:val="00440CD8"/>
    <w:rsid w:val="004411A0"/>
    <w:rsid w:val="00441C4E"/>
    <w:rsid w:val="0044295E"/>
    <w:rsid w:val="00443216"/>
    <w:rsid w:val="0044340E"/>
    <w:rsid w:val="00443859"/>
    <w:rsid w:val="00443B0A"/>
    <w:rsid w:val="00443CF9"/>
    <w:rsid w:val="004454D0"/>
    <w:rsid w:val="004455C2"/>
    <w:rsid w:val="00446F03"/>
    <w:rsid w:val="004470F5"/>
    <w:rsid w:val="00450368"/>
    <w:rsid w:val="00450F1A"/>
    <w:rsid w:val="00451C6D"/>
    <w:rsid w:val="0045297D"/>
    <w:rsid w:val="00453176"/>
    <w:rsid w:val="0045340C"/>
    <w:rsid w:val="0045380E"/>
    <w:rsid w:val="004539C8"/>
    <w:rsid w:val="00454162"/>
    <w:rsid w:val="004558A4"/>
    <w:rsid w:val="00455EEA"/>
    <w:rsid w:val="004564D5"/>
    <w:rsid w:val="004566D1"/>
    <w:rsid w:val="004569F3"/>
    <w:rsid w:val="00456C36"/>
    <w:rsid w:val="00457D1D"/>
    <w:rsid w:val="00457E63"/>
    <w:rsid w:val="004602C2"/>
    <w:rsid w:val="004604C2"/>
    <w:rsid w:val="00461327"/>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E8C"/>
    <w:rsid w:val="004A108A"/>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26"/>
    <w:rsid w:val="004E627E"/>
    <w:rsid w:val="004E6346"/>
    <w:rsid w:val="004E658F"/>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7CF"/>
    <w:rsid w:val="00522A4B"/>
    <w:rsid w:val="00524154"/>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C7"/>
    <w:rsid w:val="00546676"/>
    <w:rsid w:val="0054676D"/>
    <w:rsid w:val="005467E2"/>
    <w:rsid w:val="0054688C"/>
    <w:rsid w:val="0054779D"/>
    <w:rsid w:val="0054798C"/>
    <w:rsid w:val="00550C3E"/>
    <w:rsid w:val="005510DD"/>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1BF"/>
    <w:rsid w:val="00563703"/>
    <w:rsid w:val="00563CDE"/>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33C9"/>
    <w:rsid w:val="0058404E"/>
    <w:rsid w:val="00585024"/>
    <w:rsid w:val="00585125"/>
    <w:rsid w:val="0058560B"/>
    <w:rsid w:val="00585D07"/>
    <w:rsid w:val="00585E4E"/>
    <w:rsid w:val="0058650C"/>
    <w:rsid w:val="00587A97"/>
    <w:rsid w:val="00590641"/>
    <w:rsid w:val="0059104E"/>
    <w:rsid w:val="005920BD"/>
    <w:rsid w:val="00592D32"/>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2C9"/>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60A6"/>
    <w:rsid w:val="005D6F36"/>
    <w:rsid w:val="005D6FE2"/>
    <w:rsid w:val="005D7879"/>
    <w:rsid w:val="005D7B5F"/>
    <w:rsid w:val="005E118C"/>
    <w:rsid w:val="005E1E86"/>
    <w:rsid w:val="005E4303"/>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487"/>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17F78"/>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489"/>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300D"/>
    <w:rsid w:val="00645C81"/>
    <w:rsid w:val="00647166"/>
    <w:rsid w:val="006473E5"/>
    <w:rsid w:val="00647F2E"/>
    <w:rsid w:val="006507FB"/>
    <w:rsid w:val="00651163"/>
    <w:rsid w:val="006529D6"/>
    <w:rsid w:val="00652E07"/>
    <w:rsid w:val="00653FBA"/>
    <w:rsid w:val="00654270"/>
    <w:rsid w:val="00654476"/>
    <w:rsid w:val="00654F0F"/>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460B"/>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4F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F96"/>
    <w:rsid w:val="006C107B"/>
    <w:rsid w:val="006C1FCE"/>
    <w:rsid w:val="006C37C6"/>
    <w:rsid w:val="006C3A9B"/>
    <w:rsid w:val="006C4DC3"/>
    <w:rsid w:val="006C5540"/>
    <w:rsid w:val="006C55F2"/>
    <w:rsid w:val="006C59A0"/>
    <w:rsid w:val="006C5FB9"/>
    <w:rsid w:val="006C61C8"/>
    <w:rsid w:val="006C63D0"/>
    <w:rsid w:val="006C6719"/>
    <w:rsid w:val="006C699B"/>
    <w:rsid w:val="006C7C6E"/>
    <w:rsid w:val="006D055A"/>
    <w:rsid w:val="006D0C0A"/>
    <w:rsid w:val="006D1B3A"/>
    <w:rsid w:val="006D225E"/>
    <w:rsid w:val="006D384D"/>
    <w:rsid w:val="006D3B89"/>
    <w:rsid w:val="006D60FC"/>
    <w:rsid w:val="006D64BE"/>
    <w:rsid w:val="006D64E5"/>
    <w:rsid w:val="006D6DA8"/>
    <w:rsid w:val="006D6EDA"/>
    <w:rsid w:val="006E00E8"/>
    <w:rsid w:val="006E0693"/>
    <w:rsid w:val="006E08E8"/>
    <w:rsid w:val="006E18D6"/>
    <w:rsid w:val="006E30EB"/>
    <w:rsid w:val="006E3480"/>
    <w:rsid w:val="006E46C2"/>
    <w:rsid w:val="006E496C"/>
    <w:rsid w:val="006E4AE7"/>
    <w:rsid w:val="006E6775"/>
    <w:rsid w:val="006E6E7B"/>
    <w:rsid w:val="006E7CC9"/>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8DD"/>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071"/>
    <w:rsid w:val="00740CAF"/>
    <w:rsid w:val="00741425"/>
    <w:rsid w:val="0074176F"/>
    <w:rsid w:val="0074245C"/>
    <w:rsid w:val="00743413"/>
    <w:rsid w:val="0074373F"/>
    <w:rsid w:val="00743B9E"/>
    <w:rsid w:val="00744E4F"/>
    <w:rsid w:val="0074536D"/>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41E"/>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2FD5"/>
    <w:rsid w:val="007A32D2"/>
    <w:rsid w:val="007A33C9"/>
    <w:rsid w:val="007A341D"/>
    <w:rsid w:val="007A40F5"/>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046"/>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0A0A"/>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5429"/>
    <w:rsid w:val="007F5977"/>
    <w:rsid w:val="007F6132"/>
    <w:rsid w:val="007F67BD"/>
    <w:rsid w:val="007F7058"/>
    <w:rsid w:val="007F7534"/>
    <w:rsid w:val="007F7A89"/>
    <w:rsid w:val="007F7C9C"/>
    <w:rsid w:val="00800036"/>
    <w:rsid w:val="008019B4"/>
    <w:rsid w:val="00801BE3"/>
    <w:rsid w:val="0080240C"/>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25E7"/>
    <w:rsid w:val="008138DA"/>
    <w:rsid w:val="008138DF"/>
    <w:rsid w:val="00813D80"/>
    <w:rsid w:val="00815CCC"/>
    <w:rsid w:val="00816F05"/>
    <w:rsid w:val="00817AC1"/>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6CFF"/>
    <w:rsid w:val="00857C57"/>
    <w:rsid w:val="00857D32"/>
    <w:rsid w:val="00860B92"/>
    <w:rsid w:val="008614ED"/>
    <w:rsid w:val="00861842"/>
    <w:rsid w:val="00861911"/>
    <w:rsid w:val="008619AC"/>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20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788"/>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44C"/>
    <w:rsid w:val="008D1ABF"/>
    <w:rsid w:val="008D2700"/>
    <w:rsid w:val="008D37AE"/>
    <w:rsid w:val="008D4097"/>
    <w:rsid w:val="008D4132"/>
    <w:rsid w:val="008D5095"/>
    <w:rsid w:val="008D5397"/>
    <w:rsid w:val="008D5C12"/>
    <w:rsid w:val="008D6586"/>
    <w:rsid w:val="008E069B"/>
    <w:rsid w:val="008E0F58"/>
    <w:rsid w:val="008E1026"/>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5D5"/>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855"/>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399"/>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5C4"/>
    <w:rsid w:val="00971A86"/>
    <w:rsid w:val="00971F45"/>
    <w:rsid w:val="00972803"/>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36D4"/>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288"/>
    <w:rsid w:val="009A0B35"/>
    <w:rsid w:val="009A0D01"/>
    <w:rsid w:val="009A0D71"/>
    <w:rsid w:val="009A1543"/>
    <w:rsid w:val="009A2CC4"/>
    <w:rsid w:val="009A3151"/>
    <w:rsid w:val="009A324A"/>
    <w:rsid w:val="009A37BB"/>
    <w:rsid w:val="009A3F02"/>
    <w:rsid w:val="009A4746"/>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3E3C"/>
    <w:rsid w:val="009B59DD"/>
    <w:rsid w:val="009C05C1"/>
    <w:rsid w:val="009C06BA"/>
    <w:rsid w:val="009C0AB1"/>
    <w:rsid w:val="009C142A"/>
    <w:rsid w:val="009C150C"/>
    <w:rsid w:val="009C1C05"/>
    <w:rsid w:val="009C23C2"/>
    <w:rsid w:val="009C313D"/>
    <w:rsid w:val="009C3D40"/>
    <w:rsid w:val="009C4286"/>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C21"/>
    <w:rsid w:val="009E2FBD"/>
    <w:rsid w:val="009E338D"/>
    <w:rsid w:val="009E4B24"/>
    <w:rsid w:val="009E4E17"/>
    <w:rsid w:val="009E4E74"/>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4C0"/>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999"/>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028A"/>
    <w:rsid w:val="00A4133B"/>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4D02"/>
    <w:rsid w:val="00A65C47"/>
    <w:rsid w:val="00A67AE6"/>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152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5FD8"/>
    <w:rsid w:val="00B16B43"/>
    <w:rsid w:val="00B17350"/>
    <w:rsid w:val="00B2011F"/>
    <w:rsid w:val="00B2013E"/>
    <w:rsid w:val="00B201FB"/>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90E"/>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520"/>
    <w:rsid w:val="00B458E6"/>
    <w:rsid w:val="00B45BF8"/>
    <w:rsid w:val="00B46405"/>
    <w:rsid w:val="00B4670B"/>
    <w:rsid w:val="00B467FF"/>
    <w:rsid w:val="00B47AED"/>
    <w:rsid w:val="00B47BE0"/>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6032"/>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6758"/>
    <w:rsid w:val="00B779F0"/>
    <w:rsid w:val="00B81664"/>
    <w:rsid w:val="00B81B89"/>
    <w:rsid w:val="00B81B94"/>
    <w:rsid w:val="00B81FA3"/>
    <w:rsid w:val="00B821A4"/>
    <w:rsid w:val="00B8247A"/>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97258"/>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35E"/>
    <w:rsid w:val="00BD55CD"/>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E6FE9"/>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381F"/>
    <w:rsid w:val="00C03B58"/>
    <w:rsid w:val="00C03C17"/>
    <w:rsid w:val="00C045B4"/>
    <w:rsid w:val="00C04932"/>
    <w:rsid w:val="00C04A5C"/>
    <w:rsid w:val="00C05248"/>
    <w:rsid w:val="00C058A4"/>
    <w:rsid w:val="00C05E66"/>
    <w:rsid w:val="00C05F33"/>
    <w:rsid w:val="00C06F71"/>
    <w:rsid w:val="00C07F23"/>
    <w:rsid w:val="00C1009F"/>
    <w:rsid w:val="00C100DC"/>
    <w:rsid w:val="00C1051B"/>
    <w:rsid w:val="00C1051D"/>
    <w:rsid w:val="00C10B72"/>
    <w:rsid w:val="00C113B5"/>
    <w:rsid w:val="00C12B46"/>
    <w:rsid w:val="00C12E16"/>
    <w:rsid w:val="00C13F57"/>
    <w:rsid w:val="00C1456E"/>
    <w:rsid w:val="00C1464B"/>
    <w:rsid w:val="00C15B13"/>
    <w:rsid w:val="00C15C21"/>
    <w:rsid w:val="00C15D7A"/>
    <w:rsid w:val="00C1646A"/>
    <w:rsid w:val="00C17512"/>
    <w:rsid w:val="00C1779E"/>
    <w:rsid w:val="00C17D9B"/>
    <w:rsid w:val="00C200C2"/>
    <w:rsid w:val="00C207F6"/>
    <w:rsid w:val="00C21612"/>
    <w:rsid w:val="00C21728"/>
    <w:rsid w:val="00C22D94"/>
    <w:rsid w:val="00C22E7C"/>
    <w:rsid w:val="00C2330A"/>
    <w:rsid w:val="00C23325"/>
    <w:rsid w:val="00C243DB"/>
    <w:rsid w:val="00C25034"/>
    <w:rsid w:val="00C27077"/>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65A"/>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3F4"/>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C02"/>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0E3"/>
    <w:rsid w:val="00CC21E5"/>
    <w:rsid w:val="00CC4517"/>
    <w:rsid w:val="00CC48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150A"/>
    <w:rsid w:val="00CD21C7"/>
    <w:rsid w:val="00CD34D5"/>
    <w:rsid w:val="00CD4592"/>
    <w:rsid w:val="00CD4980"/>
    <w:rsid w:val="00CD4D9B"/>
    <w:rsid w:val="00CD6A88"/>
    <w:rsid w:val="00CD71ED"/>
    <w:rsid w:val="00CD778B"/>
    <w:rsid w:val="00CE026B"/>
    <w:rsid w:val="00CE05D7"/>
    <w:rsid w:val="00CE088A"/>
    <w:rsid w:val="00CE217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33B7"/>
    <w:rsid w:val="00CF5317"/>
    <w:rsid w:val="00CF5CE1"/>
    <w:rsid w:val="00CF72F2"/>
    <w:rsid w:val="00CF7FF3"/>
    <w:rsid w:val="00D0044B"/>
    <w:rsid w:val="00D00BC3"/>
    <w:rsid w:val="00D00F68"/>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4ECE"/>
    <w:rsid w:val="00D156A1"/>
    <w:rsid w:val="00D16632"/>
    <w:rsid w:val="00D20BF5"/>
    <w:rsid w:val="00D225C0"/>
    <w:rsid w:val="00D22C2A"/>
    <w:rsid w:val="00D25896"/>
    <w:rsid w:val="00D2616C"/>
    <w:rsid w:val="00D27FAE"/>
    <w:rsid w:val="00D30F4C"/>
    <w:rsid w:val="00D31600"/>
    <w:rsid w:val="00D31644"/>
    <w:rsid w:val="00D31B12"/>
    <w:rsid w:val="00D31DD8"/>
    <w:rsid w:val="00D31DD9"/>
    <w:rsid w:val="00D32530"/>
    <w:rsid w:val="00D3296E"/>
    <w:rsid w:val="00D35541"/>
    <w:rsid w:val="00D35701"/>
    <w:rsid w:val="00D358B4"/>
    <w:rsid w:val="00D35E49"/>
    <w:rsid w:val="00D36212"/>
    <w:rsid w:val="00D364EF"/>
    <w:rsid w:val="00D36B2B"/>
    <w:rsid w:val="00D37833"/>
    <w:rsid w:val="00D37DAA"/>
    <w:rsid w:val="00D40B01"/>
    <w:rsid w:val="00D41227"/>
    <w:rsid w:val="00D436DD"/>
    <w:rsid w:val="00D4384F"/>
    <w:rsid w:val="00D4395F"/>
    <w:rsid w:val="00D441FA"/>
    <w:rsid w:val="00D46258"/>
    <w:rsid w:val="00D4678A"/>
    <w:rsid w:val="00D46E52"/>
    <w:rsid w:val="00D47042"/>
    <w:rsid w:val="00D47171"/>
    <w:rsid w:val="00D47E63"/>
    <w:rsid w:val="00D47FC6"/>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B1B"/>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00A"/>
    <w:rsid w:val="00D975F5"/>
    <w:rsid w:val="00D97D68"/>
    <w:rsid w:val="00DA02C7"/>
    <w:rsid w:val="00DA0CC9"/>
    <w:rsid w:val="00DA0E2D"/>
    <w:rsid w:val="00DA3C50"/>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16"/>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579F"/>
    <w:rsid w:val="00DD672A"/>
    <w:rsid w:val="00DE0440"/>
    <w:rsid w:val="00DE147E"/>
    <w:rsid w:val="00DE1E34"/>
    <w:rsid w:val="00DE2AE0"/>
    <w:rsid w:val="00DE2B61"/>
    <w:rsid w:val="00DE4844"/>
    <w:rsid w:val="00DE5764"/>
    <w:rsid w:val="00DE6153"/>
    <w:rsid w:val="00DE68F9"/>
    <w:rsid w:val="00DE6BD1"/>
    <w:rsid w:val="00DE6CF9"/>
    <w:rsid w:val="00DE6EF8"/>
    <w:rsid w:val="00DE7AA5"/>
    <w:rsid w:val="00DE7FD9"/>
    <w:rsid w:val="00DF10EC"/>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45E"/>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4BF0"/>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069"/>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F90"/>
    <w:rsid w:val="00E6300A"/>
    <w:rsid w:val="00E63482"/>
    <w:rsid w:val="00E6360B"/>
    <w:rsid w:val="00E639F5"/>
    <w:rsid w:val="00E64BEA"/>
    <w:rsid w:val="00E65A7F"/>
    <w:rsid w:val="00E6636D"/>
    <w:rsid w:val="00E663DF"/>
    <w:rsid w:val="00E668D8"/>
    <w:rsid w:val="00E66ED6"/>
    <w:rsid w:val="00E673D9"/>
    <w:rsid w:val="00E67F50"/>
    <w:rsid w:val="00E70D61"/>
    <w:rsid w:val="00E71350"/>
    <w:rsid w:val="00E71866"/>
    <w:rsid w:val="00E736A2"/>
    <w:rsid w:val="00E736CA"/>
    <w:rsid w:val="00E73AD0"/>
    <w:rsid w:val="00E7405D"/>
    <w:rsid w:val="00E74EB3"/>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535"/>
    <w:rsid w:val="00EA36A4"/>
    <w:rsid w:val="00EA3EF7"/>
    <w:rsid w:val="00EA4FF6"/>
    <w:rsid w:val="00EA5882"/>
    <w:rsid w:val="00EA59AC"/>
    <w:rsid w:val="00EA5EA2"/>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363"/>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06DEA"/>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6E07"/>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340"/>
    <w:rsid w:val="00F60817"/>
    <w:rsid w:val="00F60A02"/>
    <w:rsid w:val="00F61E9D"/>
    <w:rsid w:val="00F61F9E"/>
    <w:rsid w:val="00F62A71"/>
    <w:rsid w:val="00F641EF"/>
    <w:rsid w:val="00F64712"/>
    <w:rsid w:val="00F6604B"/>
    <w:rsid w:val="00F664C6"/>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231B"/>
    <w:rsid w:val="00F827C4"/>
    <w:rsid w:val="00F834C6"/>
    <w:rsid w:val="00F83770"/>
    <w:rsid w:val="00F83871"/>
    <w:rsid w:val="00F83D4A"/>
    <w:rsid w:val="00F83EBE"/>
    <w:rsid w:val="00F83EEA"/>
    <w:rsid w:val="00F83F73"/>
    <w:rsid w:val="00F8437A"/>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5A83"/>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688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1840"/>
    <w:rsid w:val="00FD23A2"/>
    <w:rsid w:val="00FD2719"/>
    <w:rsid w:val="00FD2D72"/>
    <w:rsid w:val="00FD32C5"/>
    <w:rsid w:val="00FD3E3E"/>
    <w:rsid w:val="00FD3EAF"/>
    <w:rsid w:val="00FD4101"/>
    <w:rsid w:val="00FD5F19"/>
    <w:rsid w:val="00FD5F5D"/>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04B9"/>
    <w:rsid w:val="00FF1FF2"/>
    <w:rsid w:val="00FF25A2"/>
    <w:rsid w:val="00FF2DD4"/>
    <w:rsid w:val="00FF3090"/>
    <w:rsid w:val="00FF3379"/>
    <w:rsid w:val="00FF40D6"/>
    <w:rsid w:val="00FF4875"/>
    <w:rsid w:val="00FF51C1"/>
    <w:rsid w:val="00FF5E9E"/>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7DA524B8"/>
  <w15:docId w15:val="{B1094048-A566-49A7-88D6-B6FB995D98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12855"/>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character" w:customStyle="1" w:styleId="19">
    <w:name w:val="Стиль1"/>
    <w:basedOn w:val="a4"/>
    <w:uiPriority w:val="1"/>
    <w:rsid w:val="0077541E"/>
    <w:rPr>
      <w:rFonts w:asciiTheme="minorHAnsi" w:hAnsiTheme="minorHAnsi"/>
      <w:sz w:val="20"/>
    </w:rPr>
  </w:style>
  <w:style w:type="paragraph" w:customStyle="1" w:styleId="ConsPlusNormal">
    <w:name w:val="ConsPlusNormal"/>
    <w:rsid w:val="00B201FB"/>
    <w:pPr>
      <w:widowControl w:val="0"/>
      <w:autoSpaceDE w:val="0"/>
      <w:autoSpaceDN w:val="0"/>
      <w:adjustRightInd w:val="0"/>
      <w:ind w:firstLine="720"/>
    </w:pPr>
    <w:rPr>
      <w:rFonts w:ascii="Arial" w:eastAsia="Times New Roman" w:hAnsi="Arial" w:cs="Arial"/>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233126070">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 w:id="1469086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grul.nalog.ru/index.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85;&#1086;&#1103;&#1073;&#1088;&#1100;%2023\&#1040;&#1055;\&#1076;&#1086;&#1082;&#1091;&#1084;&#1077;&#1085;&#1090;&#1072;&#1094;&#1080;&#1103;\04.09.23%20&#1064;&#1072;&#1073;&#1083;&#1086;&#1085;%20&#1076;&#1086;&#1082;&#1091;&#1084;&#1077;&#1085;&#1090;&#1072;&#1094;&#1080;&#1080;%20&#1086;%20&#1079;&#1072;&#1082;&#1091;&#1087;&#1082;&#1077;%20223(&#1040;&#1055;;%20&#1069;&#1060;;%20&#1089;&#1072;&#1081;&#1090;;%20&#1050;&#1086;&#1101;&#109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9A5818B86B4424694D5341D29F38460"/>
        <w:category>
          <w:name w:val="Общие"/>
          <w:gallery w:val="placeholder"/>
        </w:category>
        <w:types>
          <w:type w:val="bbPlcHdr"/>
        </w:types>
        <w:behaviors>
          <w:behavior w:val="content"/>
        </w:behaviors>
        <w:guid w:val="{7CEDFD0A-BC10-45FA-9A24-B21FB59E3539}"/>
      </w:docPartPr>
      <w:docPartBody>
        <w:p w:rsidR="004A5583" w:rsidRDefault="003A6C28">
          <w:pPr>
            <w:pStyle w:val="D9A5818B86B4424694D5341D29F38460"/>
          </w:pPr>
          <w:r w:rsidRPr="00680AC0">
            <w:rPr>
              <w:rStyle w:val="a3"/>
            </w:rPr>
            <w:t>Выберите элемент.</w:t>
          </w:r>
        </w:p>
      </w:docPartBody>
    </w:docPart>
    <w:docPart>
      <w:docPartPr>
        <w:name w:val="968BD5E3EC4F47A59566634619DB9681"/>
        <w:category>
          <w:name w:val="Общие"/>
          <w:gallery w:val="placeholder"/>
        </w:category>
        <w:types>
          <w:type w:val="bbPlcHdr"/>
        </w:types>
        <w:behaviors>
          <w:behavior w:val="content"/>
        </w:behaviors>
        <w:guid w:val="{EBB0F197-2329-4112-AB33-72056EA1B226}"/>
      </w:docPartPr>
      <w:docPartBody>
        <w:p w:rsidR="004A5583" w:rsidRDefault="003A6C28">
          <w:pPr>
            <w:pStyle w:val="968BD5E3EC4F47A59566634619DB9681"/>
          </w:pPr>
          <w:r w:rsidRPr="00853F0C">
            <w:rPr>
              <w:rStyle w:val="a3"/>
            </w:rPr>
            <w:t>Место для ввода текста.</w:t>
          </w:r>
        </w:p>
      </w:docPartBody>
    </w:docPart>
    <w:docPart>
      <w:docPartPr>
        <w:name w:val="7A7C996EA32A4B5AB58FD5996EEC0C68"/>
        <w:category>
          <w:name w:val="Общие"/>
          <w:gallery w:val="placeholder"/>
        </w:category>
        <w:types>
          <w:type w:val="bbPlcHdr"/>
        </w:types>
        <w:behaviors>
          <w:behavior w:val="content"/>
        </w:behaviors>
        <w:guid w:val="{11E1F488-A492-418F-A2B7-8EE6D8A7BB07}"/>
      </w:docPartPr>
      <w:docPartBody>
        <w:p w:rsidR="004A5583" w:rsidRDefault="003A6C28">
          <w:pPr>
            <w:pStyle w:val="7A7C996EA32A4B5AB58FD5996EEC0C68"/>
          </w:pPr>
          <w:bookmarkStart w:id="0" w:name="НПлана"/>
          <w:r w:rsidRPr="00853F0C">
            <w:rPr>
              <w:rStyle w:val="a3"/>
            </w:rPr>
            <w:t xml:space="preserve">Место для ввода </w:t>
          </w:r>
          <w:r>
            <w:rPr>
              <w:rStyle w:val="a3"/>
            </w:rPr>
            <w:t>номера</w:t>
          </w:r>
          <w:bookmarkEnd w:id="0"/>
        </w:p>
      </w:docPartBody>
    </w:docPart>
    <w:docPart>
      <w:docPartPr>
        <w:name w:val="D7BE0E4BAA78463FA37162BFEE13697A"/>
        <w:category>
          <w:name w:val="Общие"/>
          <w:gallery w:val="placeholder"/>
        </w:category>
        <w:types>
          <w:type w:val="bbPlcHdr"/>
        </w:types>
        <w:behaviors>
          <w:behavior w:val="content"/>
        </w:behaviors>
        <w:guid w:val="{43F44771-A558-49A8-9A56-933B549FABBA}"/>
      </w:docPartPr>
      <w:docPartBody>
        <w:p w:rsidR="004A5583" w:rsidRDefault="003A6C28">
          <w:pPr>
            <w:pStyle w:val="D7BE0E4BAA78463FA37162BFEE13697A"/>
          </w:pPr>
          <w:r w:rsidRPr="00853F0C">
            <w:rPr>
              <w:rStyle w:val="a3"/>
            </w:rPr>
            <w:t>Место для ввода текста.</w:t>
          </w:r>
        </w:p>
      </w:docPartBody>
    </w:docPart>
    <w:docPart>
      <w:docPartPr>
        <w:name w:val="8695EFE89CA34DB8ADAAA577B5215B10"/>
        <w:category>
          <w:name w:val="Общие"/>
          <w:gallery w:val="placeholder"/>
        </w:category>
        <w:types>
          <w:type w:val="bbPlcHdr"/>
        </w:types>
        <w:behaviors>
          <w:behavior w:val="content"/>
        </w:behaviors>
        <w:guid w:val="{EF03D285-0B43-42EA-A2E7-8464A0A4D4EF}"/>
      </w:docPartPr>
      <w:docPartBody>
        <w:p w:rsidR="004A5583" w:rsidRDefault="003A6C28">
          <w:pPr>
            <w:pStyle w:val="8695EFE89CA34DB8ADAAA577B5215B10"/>
          </w:pPr>
          <w:r w:rsidRPr="00853F0C">
            <w:rPr>
              <w:rStyle w:val="a3"/>
            </w:rPr>
            <w:t>Место для ввода текста.</w:t>
          </w:r>
        </w:p>
      </w:docPartBody>
    </w:docPart>
    <w:docPart>
      <w:docPartPr>
        <w:name w:val="9C3B30B1A2D04374A9801A2846E556EF"/>
        <w:category>
          <w:name w:val="Общие"/>
          <w:gallery w:val="placeholder"/>
        </w:category>
        <w:types>
          <w:type w:val="bbPlcHdr"/>
        </w:types>
        <w:behaviors>
          <w:behavior w:val="content"/>
        </w:behaviors>
        <w:guid w:val="{C1885ABB-8ADC-494C-85DE-DFDB10F20E14}"/>
      </w:docPartPr>
      <w:docPartBody>
        <w:p w:rsidR="004A5583" w:rsidRDefault="003A6C28">
          <w:pPr>
            <w:pStyle w:val="9C3B30B1A2D04374A9801A2846E556EF"/>
          </w:pPr>
          <w:r w:rsidRPr="00853F0C">
            <w:rPr>
              <w:rStyle w:val="a3"/>
            </w:rPr>
            <w:t>Место для ввода текста.</w:t>
          </w:r>
        </w:p>
      </w:docPartBody>
    </w:docPart>
    <w:docPart>
      <w:docPartPr>
        <w:name w:val="755C9E22A6354301BBEE5909AA204FED"/>
        <w:category>
          <w:name w:val="Общие"/>
          <w:gallery w:val="placeholder"/>
        </w:category>
        <w:types>
          <w:type w:val="bbPlcHdr"/>
        </w:types>
        <w:behaviors>
          <w:behavior w:val="content"/>
        </w:behaviors>
        <w:guid w:val="{9D1C86D1-01A5-41C2-8AD8-CC1AB70C3E02}"/>
      </w:docPartPr>
      <w:docPartBody>
        <w:p w:rsidR="004A5583" w:rsidRDefault="003A6C28">
          <w:pPr>
            <w:pStyle w:val="755C9E22A6354301BBEE5909AA204FED"/>
          </w:pPr>
          <w:r w:rsidRPr="00853F0C">
            <w:rPr>
              <w:rStyle w:val="a3"/>
            </w:rPr>
            <w:t>Место для ввода текста.</w:t>
          </w:r>
        </w:p>
      </w:docPartBody>
    </w:docPart>
    <w:docPart>
      <w:docPartPr>
        <w:name w:val="880835EE2ED04867A127DCE1A6BC832E"/>
        <w:category>
          <w:name w:val="Общие"/>
          <w:gallery w:val="placeholder"/>
        </w:category>
        <w:types>
          <w:type w:val="bbPlcHdr"/>
        </w:types>
        <w:behaviors>
          <w:behavior w:val="content"/>
        </w:behaviors>
        <w:guid w:val="{34B60B22-4E3A-4833-880A-1D85DD112C6E}"/>
      </w:docPartPr>
      <w:docPartBody>
        <w:p w:rsidR="004A5583" w:rsidRDefault="003A6C28">
          <w:pPr>
            <w:pStyle w:val="880835EE2ED04867A127DCE1A6BC832E"/>
          </w:pPr>
          <w:r w:rsidRPr="00B8675A">
            <w:rPr>
              <w:rStyle w:val="a3"/>
            </w:rPr>
            <w:t>Выберите элемент.</w:t>
          </w:r>
        </w:p>
      </w:docPartBody>
    </w:docPart>
    <w:docPart>
      <w:docPartPr>
        <w:name w:val="94627AB026CD436E82BF2C32F3347874"/>
        <w:category>
          <w:name w:val="Общие"/>
          <w:gallery w:val="placeholder"/>
        </w:category>
        <w:types>
          <w:type w:val="bbPlcHdr"/>
        </w:types>
        <w:behaviors>
          <w:behavior w:val="content"/>
        </w:behaviors>
        <w:guid w:val="{80DC10BD-62DF-4F00-A3B6-7C14CC21FFFE}"/>
      </w:docPartPr>
      <w:docPartBody>
        <w:p w:rsidR="004A5583" w:rsidRDefault="003A6C28">
          <w:pPr>
            <w:pStyle w:val="94627AB026CD436E82BF2C32F3347874"/>
          </w:pPr>
          <w:r w:rsidRPr="00B8675A">
            <w:rPr>
              <w:rStyle w:val="a3"/>
            </w:rPr>
            <w:t>Выберите элемент.</w:t>
          </w:r>
        </w:p>
      </w:docPartBody>
    </w:docPart>
    <w:docPart>
      <w:docPartPr>
        <w:name w:val="464A4C1D90714D9ABB8E8D2F052F1513"/>
        <w:category>
          <w:name w:val="Общие"/>
          <w:gallery w:val="placeholder"/>
        </w:category>
        <w:types>
          <w:type w:val="bbPlcHdr"/>
        </w:types>
        <w:behaviors>
          <w:behavior w:val="content"/>
        </w:behaviors>
        <w:guid w:val="{3A83C537-3F17-40C4-99C1-8F6B99DF38CA}"/>
      </w:docPartPr>
      <w:docPartBody>
        <w:p w:rsidR="004A5583" w:rsidRDefault="003A6C28">
          <w:pPr>
            <w:pStyle w:val="464A4C1D90714D9ABB8E8D2F052F1513"/>
          </w:pPr>
          <w:r w:rsidRPr="00853F0C">
            <w:rPr>
              <w:rStyle w:val="a3"/>
            </w:rPr>
            <w:t>Место для ввода текста.</w:t>
          </w:r>
        </w:p>
      </w:docPartBody>
    </w:docPart>
    <w:docPart>
      <w:docPartPr>
        <w:name w:val="3CC9ED23A4624E9FAFB756991919FE67"/>
        <w:category>
          <w:name w:val="Общие"/>
          <w:gallery w:val="placeholder"/>
        </w:category>
        <w:types>
          <w:type w:val="bbPlcHdr"/>
        </w:types>
        <w:behaviors>
          <w:behavior w:val="content"/>
        </w:behaviors>
        <w:guid w:val="{C8805366-4B69-4A82-A413-7196D2AB85B8}"/>
      </w:docPartPr>
      <w:docPartBody>
        <w:p w:rsidR="004A5583" w:rsidRDefault="003A6C28">
          <w:pPr>
            <w:pStyle w:val="3CC9ED23A4624E9FAFB756991919FE67"/>
          </w:pPr>
          <w:r w:rsidRPr="00853F0C">
            <w:rPr>
              <w:rStyle w:val="a3"/>
            </w:rPr>
            <w:t>Место для ввода текста.</w:t>
          </w:r>
        </w:p>
      </w:docPartBody>
    </w:docPart>
    <w:docPart>
      <w:docPartPr>
        <w:name w:val="1B800977947344328B5FFFECDE808A9F"/>
        <w:category>
          <w:name w:val="Общие"/>
          <w:gallery w:val="placeholder"/>
        </w:category>
        <w:types>
          <w:type w:val="bbPlcHdr"/>
        </w:types>
        <w:behaviors>
          <w:behavior w:val="content"/>
        </w:behaviors>
        <w:guid w:val="{09C095A0-A8C5-4167-BEAA-DE2D5E740242}"/>
      </w:docPartPr>
      <w:docPartBody>
        <w:p w:rsidR="004A5583" w:rsidRDefault="003A6C28">
          <w:pPr>
            <w:pStyle w:val="1B800977947344328B5FFFECDE808A9F"/>
          </w:pPr>
          <w:r w:rsidRPr="00853F0C">
            <w:rPr>
              <w:rStyle w:val="a3"/>
            </w:rPr>
            <w:t>Место для ввода текста.</w:t>
          </w:r>
        </w:p>
      </w:docPartBody>
    </w:docPart>
    <w:docPart>
      <w:docPartPr>
        <w:name w:val="C9E1AF5EA2C74591884221CF48B6ED3E"/>
        <w:category>
          <w:name w:val="Общие"/>
          <w:gallery w:val="placeholder"/>
        </w:category>
        <w:types>
          <w:type w:val="bbPlcHdr"/>
        </w:types>
        <w:behaviors>
          <w:behavior w:val="content"/>
        </w:behaviors>
        <w:guid w:val="{939B091F-69D9-496B-9C5F-622C8A3B5E88}"/>
      </w:docPartPr>
      <w:docPartBody>
        <w:p w:rsidR="004A5583" w:rsidRDefault="003A6C28">
          <w:pPr>
            <w:pStyle w:val="C9E1AF5EA2C74591884221CF48B6ED3E"/>
          </w:pPr>
          <w:r w:rsidRPr="00853F0C">
            <w:rPr>
              <w:rStyle w:val="a3"/>
            </w:rPr>
            <w:t>Место для ввода текста.</w:t>
          </w:r>
        </w:p>
      </w:docPartBody>
    </w:docPart>
    <w:docPart>
      <w:docPartPr>
        <w:name w:val="7A4C7F36637F4E25999BF2DC03A1D8E6"/>
        <w:category>
          <w:name w:val="Общие"/>
          <w:gallery w:val="placeholder"/>
        </w:category>
        <w:types>
          <w:type w:val="bbPlcHdr"/>
        </w:types>
        <w:behaviors>
          <w:behavior w:val="content"/>
        </w:behaviors>
        <w:guid w:val="{71D1DA52-D92C-4116-8A1C-5D80B84E3E6B}"/>
      </w:docPartPr>
      <w:docPartBody>
        <w:p w:rsidR="004A5583" w:rsidRDefault="003A6C28">
          <w:pPr>
            <w:pStyle w:val="7A4C7F36637F4E25999BF2DC03A1D8E6"/>
          </w:pPr>
          <w:r w:rsidRPr="00853F0C">
            <w:rPr>
              <w:rStyle w:val="a3"/>
            </w:rPr>
            <w:t>Место для ввода текста.</w:t>
          </w:r>
        </w:p>
      </w:docPartBody>
    </w:docPart>
    <w:docPart>
      <w:docPartPr>
        <w:name w:val="6D56396D2A3C44C29EF20FCEF93C0CB4"/>
        <w:category>
          <w:name w:val="Общие"/>
          <w:gallery w:val="placeholder"/>
        </w:category>
        <w:types>
          <w:type w:val="bbPlcHdr"/>
        </w:types>
        <w:behaviors>
          <w:behavior w:val="content"/>
        </w:behaviors>
        <w:guid w:val="{81A0E950-C3BD-4788-8104-EB0FE3FF068A}"/>
      </w:docPartPr>
      <w:docPartBody>
        <w:p w:rsidR="004A5583" w:rsidRDefault="003A6C28">
          <w:pPr>
            <w:pStyle w:val="6D56396D2A3C44C29EF20FCEF93C0CB4"/>
          </w:pPr>
          <w:r w:rsidRPr="00853F0C">
            <w:rPr>
              <w:rStyle w:val="a3"/>
            </w:rPr>
            <w:t>Место для ввода текста.</w:t>
          </w:r>
        </w:p>
      </w:docPartBody>
    </w:docPart>
    <w:docPart>
      <w:docPartPr>
        <w:name w:val="5472B529AB314EC7AE36F6DF3CE400B6"/>
        <w:category>
          <w:name w:val="Общие"/>
          <w:gallery w:val="placeholder"/>
        </w:category>
        <w:types>
          <w:type w:val="bbPlcHdr"/>
        </w:types>
        <w:behaviors>
          <w:behavior w:val="content"/>
        </w:behaviors>
        <w:guid w:val="{21A85170-287E-402A-8FC0-B2EA91CDFFFB}"/>
      </w:docPartPr>
      <w:docPartBody>
        <w:p w:rsidR="004A5583" w:rsidRDefault="003A6C28">
          <w:pPr>
            <w:pStyle w:val="5472B529AB314EC7AE36F6DF3CE400B6"/>
          </w:pPr>
          <w:r w:rsidRPr="007027F2">
            <w:rPr>
              <w:rStyle w:val="a3"/>
            </w:rPr>
            <w:t>Выберите стандартный блок.</w:t>
          </w:r>
        </w:p>
      </w:docPartBody>
    </w:docPart>
    <w:docPart>
      <w:docPartPr>
        <w:name w:val="EA2BFC06F2EA479489996F6FFC3F4B5C"/>
        <w:category>
          <w:name w:val="Общие"/>
          <w:gallery w:val="placeholder"/>
        </w:category>
        <w:types>
          <w:type w:val="bbPlcHdr"/>
        </w:types>
        <w:behaviors>
          <w:behavior w:val="content"/>
        </w:behaviors>
        <w:guid w:val="{14ECEC9D-39EC-48C8-A846-1AB6225D66F1}"/>
      </w:docPartPr>
      <w:docPartBody>
        <w:p w:rsidR="004A5583" w:rsidRDefault="003A6C28">
          <w:pPr>
            <w:pStyle w:val="EA2BFC06F2EA479489996F6FFC3F4B5C"/>
          </w:pPr>
          <w:r w:rsidRPr="00853F0C">
            <w:rPr>
              <w:rStyle w:val="a3"/>
            </w:rPr>
            <w:t>Место для ввода текста.</w:t>
          </w:r>
        </w:p>
      </w:docPartBody>
    </w:docPart>
    <w:docPart>
      <w:docPartPr>
        <w:name w:val="5B483738F02A45F0962978C95830B149"/>
        <w:category>
          <w:name w:val="Общие"/>
          <w:gallery w:val="placeholder"/>
        </w:category>
        <w:types>
          <w:type w:val="bbPlcHdr"/>
        </w:types>
        <w:behaviors>
          <w:behavior w:val="content"/>
        </w:behaviors>
        <w:guid w:val="{18CC3E22-944F-4FA3-A866-DAC78B400A74}"/>
      </w:docPartPr>
      <w:docPartBody>
        <w:p w:rsidR="004A5583" w:rsidRDefault="003A6C28">
          <w:pPr>
            <w:pStyle w:val="5B483738F02A45F0962978C95830B149"/>
          </w:pPr>
          <w:r w:rsidRPr="00E6512F">
            <w:rPr>
              <w:rStyle w:val="a3"/>
            </w:rPr>
            <w:t>Место для ввода даты.</w:t>
          </w:r>
        </w:p>
      </w:docPartBody>
    </w:docPart>
    <w:docPart>
      <w:docPartPr>
        <w:name w:val="663D48F6515643A8869E72C349F0F12B"/>
        <w:category>
          <w:name w:val="Общие"/>
          <w:gallery w:val="placeholder"/>
        </w:category>
        <w:types>
          <w:type w:val="bbPlcHdr"/>
        </w:types>
        <w:behaviors>
          <w:behavior w:val="content"/>
        </w:behaviors>
        <w:guid w:val="{7F48395A-AC34-4FE7-B291-BDB92442518C}"/>
      </w:docPartPr>
      <w:docPartBody>
        <w:p w:rsidR="004A5583" w:rsidRDefault="003A6C28">
          <w:pPr>
            <w:pStyle w:val="663D48F6515643A8869E72C349F0F12B"/>
          </w:pPr>
          <w:r w:rsidRPr="00853F0C">
            <w:rPr>
              <w:rStyle w:val="a3"/>
            </w:rPr>
            <w:t>Место для ввода текста.</w:t>
          </w:r>
        </w:p>
      </w:docPartBody>
    </w:docPart>
    <w:docPart>
      <w:docPartPr>
        <w:name w:val="DDF5EB03F3BC4008A446E8CA4D551AEE"/>
        <w:category>
          <w:name w:val="Общие"/>
          <w:gallery w:val="placeholder"/>
        </w:category>
        <w:types>
          <w:type w:val="bbPlcHdr"/>
        </w:types>
        <w:behaviors>
          <w:behavior w:val="content"/>
        </w:behaviors>
        <w:guid w:val="{D2103522-D18C-40C1-92FF-2C6E0383E686}"/>
      </w:docPartPr>
      <w:docPartBody>
        <w:p w:rsidR="004A5583" w:rsidRDefault="003A6C28">
          <w:pPr>
            <w:pStyle w:val="DDF5EB03F3BC4008A446E8CA4D551AEE"/>
          </w:pPr>
          <w:r w:rsidRPr="00B56B74">
            <w:rPr>
              <w:rStyle w:val="a3"/>
            </w:rPr>
            <w:t>Место для ввода текста.</w:t>
          </w:r>
        </w:p>
      </w:docPartBody>
    </w:docPart>
    <w:docPart>
      <w:docPartPr>
        <w:name w:val="9E39A0D4E55F42B0B62C4D1ECD23761E"/>
        <w:category>
          <w:name w:val="Общие"/>
          <w:gallery w:val="placeholder"/>
        </w:category>
        <w:types>
          <w:type w:val="bbPlcHdr"/>
        </w:types>
        <w:behaviors>
          <w:behavior w:val="content"/>
        </w:behaviors>
        <w:guid w:val="{563512FA-F219-46CE-809B-BA0E98AABF7F}"/>
      </w:docPartPr>
      <w:docPartBody>
        <w:p w:rsidR="004A5583" w:rsidRDefault="003A6C28">
          <w:pPr>
            <w:pStyle w:val="9E39A0D4E55F42B0B62C4D1ECD23761E"/>
          </w:pPr>
          <w:r w:rsidRPr="00853F0C">
            <w:rPr>
              <w:rStyle w:val="a3"/>
            </w:rPr>
            <w:t>Место для ввода текста.</w:t>
          </w:r>
        </w:p>
      </w:docPartBody>
    </w:docPart>
    <w:docPart>
      <w:docPartPr>
        <w:name w:val="646B81F069A946F0A1D5559CEFDD21DE"/>
        <w:category>
          <w:name w:val="Общие"/>
          <w:gallery w:val="placeholder"/>
        </w:category>
        <w:types>
          <w:type w:val="bbPlcHdr"/>
        </w:types>
        <w:behaviors>
          <w:behavior w:val="content"/>
        </w:behaviors>
        <w:guid w:val="{BA67ADC8-8F25-4F01-97F1-CB3188834C24}"/>
      </w:docPartPr>
      <w:docPartBody>
        <w:p w:rsidR="004A5583" w:rsidRDefault="003A6C28">
          <w:pPr>
            <w:pStyle w:val="646B81F069A946F0A1D5559CEFDD21DE"/>
          </w:pPr>
          <w:r>
            <w:rPr>
              <w:color w:val="808080" w:themeColor="background1" w:themeShade="80"/>
            </w:rPr>
            <w:t>Укажите документ или вид сведений</w:t>
          </w:r>
        </w:p>
      </w:docPartBody>
    </w:docPart>
    <w:docPart>
      <w:docPartPr>
        <w:name w:val="9E213AE820EE4BA6A203520F96960C54"/>
        <w:category>
          <w:name w:val="Общие"/>
          <w:gallery w:val="placeholder"/>
        </w:category>
        <w:types>
          <w:type w:val="bbPlcHdr"/>
        </w:types>
        <w:behaviors>
          <w:behavior w:val="content"/>
        </w:behaviors>
        <w:guid w:val="{557911FB-626F-4B1E-B938-E18A78D2A079}"/>
      </w:docPartPr>
      <w:docPartBody>
        <w:p w:rsidR="004A5583" w:rsidRDefault="003A6C28">
          <w:pPr>
            <w:pStyle w:val="9E213AE820EE4BA6A203520F96960C54"/>
          </w:pPr>
          <w:r>
            <w:rPr>
              <w:color w:val="808080" w:themeColor="background1" w:themeShade="80"/>
            </w:rPr>
            <w:t>Укажите документ или вид сведений</w:t>
          </w:r>
        </w:p>
      </w:docPartBody>
    </w:docPart>
    <w:docPart>
      <w:docPartPr>
        <w:name w:val="16FEFA2CA8B541489324B6F33E8BBDEC"/>
        <w:category>
          <w:name w:val="Общие"/>
          <w:gallery w:val="placeholder"/>
        </w:category>
        <w:types>
          <w:type w:val="bbPlcHdr"/>
        </w:types>
        <w:behaviors>
          <w:behavior w:val="content"/>
        </w:behaviors>
        <w:guid w:val="{8EDBE50A-6B6F-450A-91D7-0457F58C70F8}"/>
      </w:docPartPr>
      <w:docPartBody>
        <w:p w:rsidR="004A5583" w:rsidRDefault="003A6C28">
          <w:pPr>
            <w:pStyle w:val="16FEFA2CA8B541489324B6F33E8BBDEC"/>
          </w:pPr>
          <w:r>
            <w:rPr>
              <w:color w:val="808080" w:themeColor="background1" w:themeShade="80"/>
            </w:rPr>
            <w:t>Укажите документ или вид сведений</w:t>
          </w:r>
        </w:p>
      </w:docPartBody>
    </w:docPart>
    <w:docPart>
      <w:docPartPr>
        <w:name w:val="BC6267AFC7E44B66B19D2D0B1727A778"/>
        <w:category>
          <w:name w:val="Общие"/>
          <w:gallery w:val="placeholder"/>
        </w:category>
        <w:types>
          <w:type w:val="bbPlcHdr"/>
        </w:types>
        <w:behaviors>
          <w:behavior w:val="content"/>
        </w:behaviors>
        <w:guid w:val="{B961B751-AB58-4BF0-9EDF-7E5B62E36AAA}"/>
      </w:docPartPr>
      <w:docPartBody>
        <w:p w:rsidR="004A5583" w:rsidRDefault="003A6C28">
          <w:pPr>
            <w:pStyle w:val="BC6267AFC7E44B66B19D2D0B1727A778"/>
          </w:pPr>
          <w:r>
            <w:rPr>
              <w:color w:val="808080" w:themeColor="background1" w:themeShade="80"/>
            </w:rPr>
            <w:t>Укажите документ или вид сведений</w:t>
          </w:r>
        </w:p>
      </w:docPartBody>
    </w:docPart>
    <w:docPart>
      <w:docPartPr>
        <w:name w:val="D23BD1537B0E4F1280E6E0445628C474"/>
        <w:category>
          <w:name w:val="Общие"/>
          <w:gallery w:val="placeholder"/>
        </w:category>
        <w:types>
          <w:type w:val="bbPlcHdr"/>
        </w:types>
        <w:behaviors>
          <w:behavior w:val="content"/>
        </w:behaviors>
        <w:guid w:val="{DA95F1A8-2EF5-4180-AD2A-B8796FC7AEB1}"/>
      </w:docPartPr>
      <w:docPartBody>
        <w:p w:rsidR="004A5583" w:rsidRDefault="003A6C28">
          <w:pPr>
            <w:pStyle w:val="D23BD1537B0E4F1280E6E0445628C474"/>
          </w:pPr>
          <w:r>
            <w:rPr>
              <w:color w:val="808080" w:themeColor="background1" w:themeShade="80"/>
            </w:rPr>
            <w:t>Укажите документ или вид сведений</w:t>
          </w:r>
        </w:p>
      </w:docPartBody>
    </w:docPart>
    <w:docPart>
      <w:docPartPr>
        <w:name w:val="DA88F8ED2D9C47C589040F250DBAFDF3"/>
        <w:category>
          <w:name w:val="Общие"/>
          <w:gallery w:val="placeholder"/>
        </w:category>
        <w:types>
          <w:type w:val="bbPlcHdr"/>
        </w:types>
        <w:behaviors>
          <w:behavior w:val="content"/>
        </w:behaviors>
        <w:guid w:val="{B4B3FC8A-D255-462D-ADA1-B35E0FBA9193}"/>
      </w:docPartPr>
      <w:docPartBody>
        <w:p w:rsidR="004A5583" w:rsidRDefault="003A6C28">
          <w:pPr>
            <w:pStyle w:val="DA88F8ED2D9C47C589040F250DBAFDF3"/>
          </w:pPr>
          <w:r>
            <w:rPr>
              <w:color w:val="808080" w:themeColor="background1" w:themeShade="80"/>
            </w:rPr>
            <w:t>Укажите документ или вид сведений</w:t>
          </w:r>
        </w:p>
      </w:docPartBody>
    </w:docPart>
    <w:docPart>
      <w:docPartPr>
        <w:name w:val="4AFED15157C1460C8A867364FD49947E"/>
        <w:category>
          <w:name w:val="Общие"/>
          <w:gallery w:val="placeholder"/>
        </w:category>
        <w:types>
          <w:type w:val="bbPlcHdr"/>
        </w:types>
        <w:behaviors>
          <w:behavior w:val="content"/>
        </w:behaviors>
        <w:guid w:val="{D6927439-7557-4D0D-86A5-95746416351F}"/>
      </w:docPartPr>
      <w:docPartBody>
        <w:p w:rsidR="004A5583" w:rsidRDefault="003A6C28">
          <w:pPr>
            <w:pStyle w:val="4AFED15157C1460C8A867364FD49947E"/>
          </w:pPr>
          <w:r>
            <w:rPr>
              <w:color w:val="808080" w:themeColor="background1" w:themeShade="80"/>
            </w:rPr>
            <w:t>Укажите документ или вид сведений</w:t>
          </w:r>
        </w:p>
      </w:docPartBody>
    </w:docPart>
    <w:docPart>
      <w:docPartPr>
        <w:name w:val="133ADCF8314F437D918A864DBBF1954D"/>
        <w:category>
          <w:name w:val="Общие"/>
          <w:gallery w:val="placeholder"/>
        </w:category>
        <w:types>
          <w:type w:val="bbPlcHdr"/>
        </w:types>
        <w:behaviors>
          <w:behavior w:val="content"/>
        </w:behaviors>
        <w:guid w:val="{EB8B6DC7-427F-458E-AF68-F70F94EECFA4}"/>
      </w:docPartPr>
      <w:docPartBody>
        <w:p w:rsidR="004A5583" w:rsidRDefault="003A6C28">
          <w:pPr>
            <w:pStyle w:val="133ADCF8314F437D918A864DBBF1954D"/>
          </w:pPr>
          <w:r>
            <w:rPr>
              <w:color w:val="808080" w:themeColor="background1" w:themeShade="80"/>
            </w:rPr>
            <w:t>Укажите документ или вид сведений</w:t>
          </w:r>
        </w:p>
      </w:docPartBody>
    </w:docPart>
    <w:docPart>
      <w:docPartPr>
        <w:name w:val="BEDB193C6FDF4E018DD147529066291D"/>
        <w:category>
          <w:name w:val="Общие"/>
          <w:gallery w:val="placeholder"/>
        </w:category>
        <w:types>
          <w:type w:val="bbPlcHdr"/>
        </w:types>
        <w:behaviors>
          <w:behavior w:val="content"/>
        </w:behaviors>
        <w:guid w:val="{02CD979B-DBC5-48B4-87EC-3FC7CDC3D1C7}"/>
      </w:docPartPr>
      <w:docPartBody>
        <w:p w:rsidR="004A5583" w:rsidRDefault="003A6C28">
          <w:pPr>
            <w:pStyle w:val="BEDB193C6FDF4E018DD147529066291D"/>
          </w:pPr>
          <w:r>
            <w:rPr>
              <w:color w:val="808080" w:themeColor="background1" w:themeShade="80"/>
            </w:rPr>
            <w:t>Укажите документ или вид сведений</w:t>
          </w:r>
        </w:p>
      </w:docPartBody>
    </w:docPart>
    <w:docPart>
      <w:docPartPr>
        <w:name w:val="C30382A39F124840A8C34C259E5D27CD"/>
        <w:category>
          <w:name w:val="Общие"/>
          <w:gallery w:val="placeholder"/>
        </w:category>
        <w:types>
          <w:type w:val="bbPlcHdr"/>
        </w:types>
        <w:behaviors>
          <w:behavior w:val="content"/>
        </w:behaviors>
        <w:guid w:val="{3BC2A125-BF52-426C-A4E4-86F2AF59E3D5}"/>
      </w:docPartPr>
      <w:docPartBody>
        <w:p w:rsidR="004A5583" w:rsidRDefault="003A6C28">
          <w:pPr>
            <w:pStyle w:val="C30382A39F124840A8C34C259E5D27CD"/>
          </w:pPr>
          <w:r>
            <w:rPr>
              <w:color w:val="808080" w:themeColor="background1" w:themeShade="80"/>
            </w:rPr>
            <w:t>Укажите документ или вид сведений</w:t>
          </w:r>
        </w:p>
      </w:docPartBody>
    </w:docPart>
    <w:docPart>
      <w:docPartPr>
        <w:name w:val="C316AB81E9D2432FBA0318B99CB34DE9"/>
        <w:category>
          <w:name w:val="Общие"/>
          <w:gallery w:val="placeholder"/>
        </w:category>
        <w:types>
          <w:type w:val="bbPlcHdr"/>
        </w:types>
        <w:behaviors>
          <w:behavior w:val="content"/>
        </w:behaviors>
        <w:guid w:val="{25967B2C-CA10-4091-907B-38790277B96D}"/>
      </w:docPartPr>
      <w:docPartBody>
        <w:p w:rsidR="004A5583" w:rsidRDefault="003A6C28">
          <w:pPr>
            <w:pStyle w:val="C316AB81E9D2432FBA0318B99CB34DE9"/>
          </w:pPr>
          <w:r>
            <w:rPr>
              <w:color w:val="808080" w:themeColor="background1" w:themeShade="80"/>
            </w:rPr>
            <w:t>Укажите документ или вид сведений</w:t>
          </w:r>
        </w:p>
      </w:docPartBody>
    </w:docPart>
    <w:docPart>
      <w:docPartPr>
        <w:name w:val="2C6545198231429B8F3CB04FFE0FF0CE"/>
        <w:category>
          <w:name w:val="Общие"/>
          <w:gallery w:val="placeholder"/>
        </w:category>
        <w:types>
          <w:type w:val="bbPlcHdr"/>
        </w:types>
        <w:behaviors>
          <w:behavior w:val="content"/>
        </w:behaviors>
        <w:guid w:val="{8E97FEBF-FA51-42DD-850E-5960CCAE252D}"/>
      </w:docPartPr>
      <w:docPartBody>
        <w:p w:rsidR="004A5583" w:rsidRDefault="003A6C28">
          <w:pPr>
            <w:pStyle w:val="2C6545198231429B8F3CB04FFE0FF0CE"/>
          </w:pPr>
          <w:r>
            <w:rPr>
              <w:color w:val="808080" w:themeColor="background1" w:themeShade="80"/>
            </w:rPr>
            <w:t>Укажите документ или вид сведений</w:t>
          </w:r>
        </w:p>
      </w:docPartBody>
    </w:docPart>
    <w:docPart>
      <w:docPartPr>
        <w:name w:val="136637EC840649BEA93BBB8C0593163C"/>
        <w:category>
          <w:name w:val="Общие"/>
          <w:gallery w:val="placeholder"/>
        </w:category>
        <w:types>
          <w:type w:val="bbPlcHdr"/>
        </w:types>
        <w:behaviors>
          <w:behavior w:val="content"/>
        </w:behaviors>
        <w:guid w:val="{236D6426-1B24-4F49-9CA4-714736936B60}"/>
      </w:docPartPr>
      <w:docPartBody>
        <w:p w:rsidR="004A5583" w:rsidRDefault="003A6C28">
          <w:pPr>
            <w:pStyle w:val="136637EC840649BEA93BBB8C0593163C"/>
          </w:pPr>
          <w:r>
            <w:rPr>
              <w:color w:val="808080" w:themeColor="background1" w:themeShade="80"/>
            </w:rPr>
            <w:t>Укажите документ или вид сведений</w:t>
          </w:r>
        </w:p>
      </w:docPartBody>
    </w:docPart>
    <w:docPart>
      <w:docPartPr>
        <w:name w:val="D703CF2E3F4744F4A3B2F19F5A0FD704"/>
        <w:category>
          <w:name w:val="Общие"/>
          <w:gallery w:val="placeholder"/>
        </w:category>
        <w:types>
          <w:type w:val="bbPlcHdr"/>
        </w:types>
        <w:behaviors>
          <w:behavior w:val="content"/>
        </w:behaviors>
        <w:guid w:val="{98772786-0E6C-4998-AF49-86D38CF9C2FD}"/>
      </w:docPartPr>
      <w:docPartBody>
        <w:p w:rsidR="004A5583" w:rsidRDefault="003A6C28">
          <w:pPr>
            <w:pStyle w:val="D703CF2E3F4744F4A3B2F19F5A0FD704"/>
          </w:pPr>
          <w:r>
            <w:rPr>
              <w:color w:val="808080" w:themeColor="background1" w:themeShade="80"/>
            </w:rPr>
            <w:t>Укажите документ или вид сведений</w:t>
          </w:r>
        </w:p>
      </w:docPartBody>
    </w:docPart>
    <w:docPart>
      <w:docPartPr>
        <w:name w:val="B20869488F01428A9DED919C7323974B"/>
        <w:category>
          <w:name w:val="Общие"/>
          <w:gallery w:val="placeholder"/>
        </w:category>
        <w:types>
          <w:type w:val="bbPlcHdr"/>
        </w:types>
        <w:behaviors>
          <w:behavior w:val="content"/>
        </w:behaviors>
        <w:guid w:val="{204A7C62-461C-4652-B532-D5E197926BEE}"/>
      </w:docPartPr>
      <w:docPartBody>
        <w:p w:rsidR="004A5583" w:rsidRDefault="003A6C28">
          <w:pPr>
            <w:pStyle w:val="B20869488F01428A9DED919C7323974B"/>
          </w:pPr>
          <w:r>
            <w:rPr>
              <w:color w:val="808080" w:themeColor="background1" w:themeShade="80"/>
            </w:rPr>
            <w:t>Укажите документ или вид сведений</w:t>
          </w:r>
        </w:p>
      </w:docPartBody>
    </w:docPart>
    <w:docPart>
      <w:docPartPr>
        <w:name w:val="68D8E75D00DA4AD7B01BD2C11126E482"/>
        <w:category>
          <w:name w:val="Общие"/>
          <w:gallery w:val="placeholder"/>
        </w:category>
        <w:types>
          <w:type w:val="bbPlcHdr"/>
        </w:types>
        <w:behaviors>
          <w:behavior w:val="content"/>
        </w:behaviors>
        <w:guid w:val="{E33B485F-FDC5-4C14-84C7-5F6A61015687}"/>
      </w:docPartPr>
      <w:docPartBody>
        <w:p w:rsidR="004A5583" w:rsidRDefault="003A6C28">
          <w:pPr>
            <w:pStyle w:val="68D8E75D00DA4AD7B01BD2C11126E482"/>
          </w:pPr>
          <w:r w:rsidRPr="00853F0C">
            <w:rPr>
              <w:rStyle w:val="a3"/>
            </w:rPr>
            <w:t>Место для ввода текста.</w:t>
          </w:r>
        </w:p>
      </w:docPartBody>
    </w:docPart>
    <w:docPart>
      <w:docPartPr>
        <w:name w:val="D68EE1B282004D058F66790036483711"/>
        <w:category>
          <w:name w:val="Общие"/>
          <w:gallery w:val="placeholder"/>
        </w:category>
        <w:types>
          <w:type w:val="bbPlcHdr"/>
        </w:types>
        <w:behaviors>
          <w:behavior w:val="content"/>
        </w:behaviors>
        <w:guid w:val="{A43CDA21-08F6-4A60-A9DC-59973F561273}"/>
      </w:docPartPr>
      <w:docPartBody>
        <w:p w:rsidR="004A5583" w:rsidRDefault="003A6C28">
          <w:pPr>
            <w:pStyle w:val="D68EE1B282004D058F66790036483711"/>
          </w:pPr>
          <w:r w:rsidRPr="00853F0C">
            <w:rPr>
              <w:rStyle w:val="a3"/>
            </w:rPr>
            <w:t>Место для ввода текста.</w:t>
          </w:r>
        </w:p>
      </w:docPartBody>
    </w:docPart>
    <w:docPart>
      <w:docPartPr>
        <w:name w:val="3677DE9CEA494FF1B85829F715BADDFD"/>
        <w:category>
          <w:name w:val="Общие"/>
          <w:gallery w:val="placeholder"/>
        </w:category>
        <w:types>
          <w:type w:val="bbPlcHdr"/>
        </w:types>
        <w:behaviors>
          <w:behavior w:val="content"/>
        </w:behaviors>
        <w:guid w:val="{69DE8797-3C96-40C3-A70E-78340D75443B}"/>
      </w:docPartPr>
      <w:docPartBody>
        <w:p w:rsidR="004A5583" w:rsidRDefault="003A6C28">
          <w:pPr>
            <w:pStyle w:val="3677DE9CEA494FF1B85829F715BADDFD"/>
          </w:pPr>
          <w:r w:rsidRPr="00853F0C">
            <w:rPr>
              <w:rStyle w:val="a3"/>
            </w:rPr>
            <w:t>Место для ввода текста.</w:t>
          </w:r>
        </w:p>
      </w:docPartBody>
    </w:docPart>
    <w:docPart>
      <w:docPartPr>
        <w:name w:val="A67B140489594E199F42411A188D1754"/>
        <w:category>
          <w:name w:val="Общие"/>
          <w:gallery w:val="placeholder"/>
        </w:category>
        <w:types>
          <w:type w:val="bbPlcHdr"/>
        </w:types>
        <w:behaviors>
          <w:behavior w:val="content"/>
        </w:behaviors>
        <w:guid w:val="{C7D6A050-D929-4485-B8D8-221EABAAA757}"/>
      </w:docPartPr>
      <w:docPartBody>
        <w:p w:rsidR="004A5583" w:rsidRDefault="003A6C28">
          <w:pPr>
            <w:pStyle w:val="A67B140489594E199F42411A188D1754"/>
          </w:pPr>
          <w:r>
            <w:rPr>
              <w:color w:val="808080" w:themeColor="background1" w:themeShade="80"/>
            </w:rPr>
            <w:t>Укажите документ или вид сведений</w:t>
          </w:r>
        </w:p>
      </w:docPartBody>
    </w:docPart>
    <w:docPart>
      <w:docPartPr>
        <w:name w:val="CB00326027A94556BCCF8AC4ACB3935F"/>
        <w:category>
          <w:name w:val="Общие"/>
          <w:gallery w:val="placeholder"/>
        </w:category>
        <w:types>
          <w:type w:val="bbPlcHdr"/>
        </w:types>
        <w:behaviors>
          <w:behavior w:val="content"/>
        </w:behaviors>
        <w:guid w:val="{9115F42A-AFB6-4C1D-A9C1-A6CFF65C0621}"/>
      </w:docPartPr>
      <w:docPartBody>
        <w:p w:rsidR="004A5583" w:rsidRDefault="003A6C28">
          <w:pPr>
            <w:pStyle w:val="CB00326027A94556BCCF8AC4ACB3935F"/>
          </w:pPr>
          <w:r>
            <w:rPr>
              <w:color w:val="808080" w:themeColor="background1" w:themeShade="80"/>
            </w:rPr>
            <w:t>Укажите документ или вид сведений</w:t>
          </w:r>
        </w:p>
      </w:docPartBody>
    </w:docPart>
    <w:docPart>
      <w:docPartPr>
        <w:name w:val="857C89EA46D6498FBDA7DF40920989D1"/>
        <w:category>
          <w:name w:val="Общие"/>
          <w:gallery w:val="placeholder"/>
        </w:category>
        <w:types>
          <w:type w:val="bbPlcHdr"/>
        </w:types>
        <w:behaviors>
          <w:behavior w:val="content"/>
        </w:behaviors>
        <w:guid w:val="{AF75100A-86FF-472A-BE64-FEA801916800}"/>
      </w:docPartPr>
      <w:docPartBody>
        <w:p w:rsidR="004A5583" w:rsidRDefault="003A6C28">
          <w:pPr>
            <w:pStyle w:val="857C89EA46D6498FBDA7DF40920989D1"/>
          </w:pPr>
          <w:r>
            <w:rPr>
              <w:color w:val="808080" w:themeColor="background1" w:themeShade="80"/>
            </w:rPr>
            <w:t>Укажите документ или вид сведений</w:t>
          </w:r>
        </w:p>
      </w:docPartBody>
    </w:docPart>
    <w:docPart>
      <w:docPartPr>
        <w:name w:val="7C8FC919FBEF4B33AE5BE6035670233C"/>
        <w:category>
          <w:name w:val="Общие"/>
          <w:gallery w:val="placeholder"/>
        </w:category>
        <w:types>
          <w:type w:val="bbPlcHdr"/>
        </w:types>
        <w:behaviors>
          <w:behavior w:val="content"/>
        </w:behaviors>
        <w:guid w:val="{FA65C905-8DB7-4E08-8306-264D0D27D97D}"/>
      </w:docPartPr>
      <w:docPartBody>
        <w:p w:rsidR="004A5583" w:rsidRDefault="003A6C28">
          <w:pPr>
            <w:pStyle w:val="7C8FC919FBEF4B33AE5BE6035670233C"/>
          </w:pPr>
          <w:r>
            <w:rPr>
              <w:color w:val="808080" w:themeColor="background1" w:themeShade="80"/>
            </w:rPr>
            <w:t>Укажите документ или вид сведений</w:t>
          </w:r>
        </w:p>
      </w:docPartBody>
    </w:docPart>
    <w:docPart>
      <w:docPartPr>
        <w:name w:val="DE4158C2C6554056A154610FF5DCE3AE"/>
        <w:category>
          <w:name w:val="Общие"/>
          <w:gallery w:val="placeholder"/>
        </w:category>
        <w:types>
          <w:type w:val="bbPlcHdr"/>
        </w:types>
        <w:behaviors>
          <w:behavior w:val="content"/>
        </w:behaviors>
        <w:guid w:val="{F08407C1-CC09-4F93-B66D-15AB2C2D81B8}"/>
      </w:docPartPr>
      <w:docPartBody>
        <w:p w:rsidR="004A5583" w:rsidRDefault="003A6C28">
          <w:pPr>
            <w:pStyle w:val="DE4158C2C6554056A154610FF5DCE3AE"/>
          </w:pPr>
          <w:r w:rsidRPr="00853F0C">
            <w:rPr>
              <w:rStyle w:val="a3"/>
            </w:rPr>
            <w:t>Место для ввода текста.</w:t>
          </w:r>
        </w:p>
      </w:docPartBody>
    </w:docPart>
    <w:docPart>
      <w:docPartPr>
        <w:name w:val="1C659AF2A255450E819E5CFC48BCDB5F"/>
        <w:category>
          <w:name w:val="Общие"/>
          <w:gallery w:val="placeholder"/>
        </w:category>
        <w:types>
          <w:type w:val="bbPlcHdr"/>
        </w:types>
        <w:behaviors>
          <w:behavior w:val="content"/>
        </w:behaviors>
        <w:guid w:val="{B5AB681B-342A-41E1-B953-C318FB31ACAA}"/>
      </w:docPartPr>
      <w:docPartBody>
        <w:p w:rsidR="004A5583" w:rsidRDefault="003A6C28">
          <w:pPr>
            <w:pStyle w:val="1C659AF2A255450E819E5CFC48BCDB5F"/>
          </w:pPr>
          <w:r>
            <w:rPr>
              <w:color w:val="808080" w:themeColor="background1" w:themeShade="80"/>
            </w:rPr>
            <w:t>Укажите документ или вид сведений</w:t>
          </w:r>
        </w:p>
      </w:docPartBody>
    </w:docPart>
    <w:docPart>
      <w:docPartPr>
        <w:name w:val="8440C498EDEF44E2ABE7D59D8380DCBA"/>
        <w:category>
          <w:name w:val="Общие"/>
          <w:gallery w:val="placeholder"/>
        </w:category>
        <w:types>
          <w:type w:val="bbPlcHdr"/>
        </w:types>
        <w:behaviors>
          <w:behavior w:val="content"/>
        </w:behaviors>
        <w:guid w:val="{6D00573E-1CCB-4146-BBB6-982B152240EB}"/>
      </w:docPartPr>
      <w:docPartBody>
        <w:p w:rsidR="004A5583" w:rsidRDefault="003A6C28">
          <w:pPr>
            <w:pStyle w:val="8440C498EDEF44E2ABE7D59D8380DCBA"/>
          </w:pPr>
          <w:r>
            <w:rPr>
              <w:color w:val="808080" w:themeColor="background1" w:themeShade="80"/>
            </w:rPr>
            <w:t>Укажите документ или вид сведений</w:t>
          </w:r>
        </w:p>
      </w:docPartBody>
    </w:docPart>
    <w:docPart>
      <w:docPartPr>
        <w:name w:val="04645A02F8614CE08D2C5A08CE0E9E71"/>
        <w:category>
          <w:name w:val="Общие"/>
          <w:gallery w:val="placeholder"/>
        </w:category>
        <w:types>
          <w:type w:val="bbPlcHdr"/>
        </w:types>
        <w:behaviors>
          <w:behavior w:val="content"/>
        </w:behaviors>
        <w:guid w:val="{1D57DD84-2385-4F2F-95B6-5568A819CC8E}"/>
      </w:docPartPr>
      <w:docPartBody>
        <w:p w:rsidR="004A5583" w:rsidRDefault="003A6C28">
          <w:pPr>
            <w:pStyle w:val="04645A02F8614CE08D2C5A08CE0E9E71"/>
          </w:pPr>
          <w:r w:rsidRPr="00853F0C">
            <w:rPr>
              <w:rStyle w:val="a3"/>
            </w:rPr>
            <w:t>Место для ввода текста.</w:t>
          </w:r>
        </w:p>
      </w:docPartBody>
    </w:docPart>
    <w:docPart>
      <w:docPartPr>
        <w:name w:val="1D97FBCFB6754787B603ED0C0C76A520"/>
        <w:category>
          <w:name w:val="Общие"/>
          <w:gallery w:val="placeholder"/>
        </w:category>
        <w:types>
          <w:type w:val="bbPlcHdr"/>
        </w:types>
        <w:behaviors>
          <w:behavior w:val="content"/>
        </w:behaviors>
        <w:guid w:val="{9428F8FD-D0BC-4F40-A799-6809F98ADDE8}"/>
      </w:docPartPr>
      <w:docPartBody>
        <w:p w:rsidR="004A5583" w:rsidRDefault="003A6C28">
          <w:pPr>
            <w:pStyle w:val="1D97FBCFB6754787B603ED0C0C76A520"/>
          </w:pPr>
          <w:r w:rsidRPr="00853F0C">
            <w:rPr>
              <w:rStyle w:val="a3"/>
            </w:rPr>
            <w:t>Место для ввода текста.</w:t>
          </w:r>
        </w:p>
      </w:docPartBody>
    </w:docPart>
    <w:docPart>
      <w:docPartPr>
        <w:name w:val="6BF294DBF060422BAE62BC708432DE44"/>
        <w:category>
          <w:name w:val="Общие"/>
          <w:gallery w:val="placeholder"/>
        </w:category>
        <w:types>
          <w:type w:val="bbPlcHdr"/>
        </w:types>
        <w:behaviors>
          <w:behavior w:val="content"/>
        </w:behaviors>
        <w:guid w:val="{C767CD08-0BE9-48B9-A92A-644357BF9AF5}"/>
      </w:docPartPr>
      <w:docPartBody>
        <w:p w:rsidR="004A5583" w:rsidRDefault="003A6C28">
          <w:pPr>
            <w:pStyle w:val="6BF294DBF060422BAE62BC708432DE44"/>
          </w:pPr>
          <w:r w:rsidRPr="00853F0C">
            <w:rPr>
              <w:rStyle w:val="a3"/>
            </w:rPr>
            <w:t>Место для ввода текста.</w:t>
          </w:r>
        </w:p>
      </w:docPartBody>
    </w:docPart>
    <w:docPart>
      <w:docPartPr>
        <w:name w:val="5A66C53786644EB4AF928E026114ED45"/>
        <w:category>
          <w:name w:val="Общие"/>
          <w:gallery w:val="placeholder"/>
        </w:category>
        <w:types>
          <w:type w:val="bbPlcHdr"/>
        </w:types>
        <w:behaviors>
          <w:behavior w:val="content"/>
        </w:behaviors>
        <w:guid w:val="{73888338-E2C8-4E3F-A8B3-0E0C553979E0}"/>
      </w:docPartPr>
      <w:docPartBody>
        <w:p w:rsidR="004A5583" w:rsidRDefault="003A6C28">
          <w:pPr>
            <w:pStyle w:val="5A66C53786644EB4AF928E026114ED45"/>
          </w:pPr>
          <w:r w:rsidRPr="00853F0C">
            <w:rPr>
              <w:rStyle w:val="a3"/>
            </w:rPr>
            <w:t>Место для ввода текста.</w:t>
          </w:r>
        </w:p>
      </w:docPartBody>
    </w:docPart>
    <w:docPart>
      <w:docPartPr>
        <w:name w:val="63C8885A7C5A4211B678725EB5C39B58"/>
        <w:category>
          <w:name w:val="Общие"/>
          <w:gallery w:val="placeholder"/>
        </w:category>
        <w:types>
          <w:type w:val="bbPlcHdr"/>
        </w:types>
        <w:behaviors>
          <w:behavior w:val="content"/>
        </w:behaviors>
        <w:guid w:val="{43E02A76-18B7-42DE-8774-279A9B8914D4}"/>
      </w:docPartPr>
      <w:docPartBody>
        <w:p w:rsidR="004A5583" w:rsidRDefault="003A6C28">
          <w:pPr>
            <w:pStyle w:val="63C8885A7C5A4211B678725EB5C39B58"/>
          </w:pPr>
          <w:r w:rsidRPr="00853F0C">
            <w:rPr>
              <w:rStyle w:val="a3"/>
            </w:rPr>
            <w:t>Место для ввода текста.</w:t>
          </w:r>
        </w:p>
      </w:docPartBody>
    </w:docPart>
    <w:docPart>
      <w:docPartPr>
        <w:name w:val="E710EB839C2A47A4BE66F7A593F0240C"/>
        <w:category>
          <w:name w:val="Общие"/>
          <w:gallery w:val="placeholder"/>
        </w:category>
        <w:types>
          <w:type w:val="bbPlcHdr"/>
        </w:types>
        <w:behaviors>
          <w:behavior w:val="content"/>
        </w:behaviors>
        <w:guid w:val="{BCABBAFE-3C2D-41D0-8F35-529F6A3E42D1}"/>
      </w:docPartPr>
      <w:docPartBody>
        <w:p w:rsidR="004A5583" w:rsidRDefault="003A6C28">
          <w:pPr>
            <w:pStyle w:val="E710EB839C2A47A4BE66F7A593F0240C"/>
          </w:pPr>
          <w:r w:rsidRPr="00853F0C">
            <w:rPr>
              <w:rStyle w:val="a3"/>
            </w:rPr>
            <w:t>Место для ввода текста.</w:t>
          </w:r>
        </w:p>
      </w:docPartBody>
    </w:docPart>
    <w:docPart>
      <w:docPartPr>
        <w:name w:val="18DFFED84A794C59A40A302080BC5AF8"/>
        <w:category>
          <w:name w:val="Общие"/>
          <w:gallery w:val="placeholder"/>
        </w:category>
        <w:types>
          <w:type w:val="bbPlcHdr"/>
        </w:types>
        <w:behaviors>
          <w:behavior w:val="content"/>
        </w:behaviors>
        <w:guid w:val="{AA9ED5BB-6341-4333-A301-4D877C213BDB}"/>
      </w:docPartPr>
      <w:docPartBody>
        <w:p w:rsidR="004A5583" w:rsidRDefault="003A6C28">
          <w:pPr>
            <w:pStyle w:val="18DFFED84A794C59A40A302080BC5AF8"/>
          </w:pPr>
          <w:r w:rsidRPr="00853F0C">
            <w:rPr>
              <w:rStyle w:val="a3"/>
            </w:rPr>
            <w:t>Место для ввода текста.</w:t>
          </w:r>
        </w:p>
      </w:docPartBody>
    </w:docPart>
    <w:docPart>
      <w:docPartPr>
        <w:name w:val="027DD612A42B4E0E8D736200C43E24BF"/>
        <w:category>
          <w:name w:val="Общие"/>
          <w:gallery w:val="placeholder"/>
        </w:category>
        <w:types>
          <w:type w:val="bbPlcHdr"/>
        </w:types>
        <w:behaviors>
          <w:behavior w:val="content"/>
        </w:behaviors>
        <w:guid w:val="{91202BDD-364E-4CE0-B8D9-2BE2662F7289}"/>
      </w:docPartPr>
      <w:docPartBody>
        <w:p w:rsidR="004A5583" w:rsidRDefault="003A6C28">
          <w:pPr>
            <w:pStyle w:val="027DD612A42B4E0E8D736200C43E24BF"/>
          </w:pPr>
          <w:r w:rsidRPr="00853F0C">
            <w:rPr>
              <w:rStyle w:val="a3"/>
            </w:rPr>
            <w:t>Место для ввода текста.</w:t>
          </w:r>
        </w:p>
      </w:docPartBody>
    </w:docPart>
    <w:docPart>
      <w:docPartPr>
        <w:name w:val="4F930BF219ED40C8ABF5722A89F6EC1D"/>
        <w:category>
          <w:name w:val="Общие"/>
          <w:gallery w:val="placeholder"/>
        </w:category>
        <w:types>
          <w:type w:val="bbPlcHdr"/>
        </w:types>
        <w:behaviors>
          <w:behavior w:val="content"/>
        </w:behaviors>
        <w:guid w:val="{CCC7B44B-BBBA-432C-A54D-82FE0C73B289}"/>
      </w:docPartPr>
      <w:docPartBody>
        <w:p w:rsidR="004A5583" w:rsidRDefault="003A6C28">
          <w:pPr>
            <w:pStyle w:val="4F930BF219ED40C8ABF5722A89F6EC1D"/>
          </w:pPr>
          <w:r w:rsidRPr="007027F2">
            <w:rPr>
              <w:rStyle w:val="a3"/>
            </w:rPr>
            <w:t>Выберите стандартный блок.</w:t>
          </w:r>
        </w:p>
      </w:docPartBody>
    </w:docPart>
    <w:docPart>
      <w:docPartPr>
        <w:name w:val="E51D8BD93BFA442CB4F77D65ACC00C48"/>
        <w:category>
          <w:name w:val="Общие"/>
          <w:gallery w:val="placeholder"/>
        </w:category>
        <w:types>
          <w:type w:val="bbPlcHdr"/>
        </w:types>
        <w:behaviors>
          <w:behavior w:val="content"/>
        </w:behaviors>
        <w:guid w:val="{26E7D8F2-3475-4B48-AA08-82CE35B2E72D}"/>
      </w:docPartPr>
      <w:docPartBody>
        <w:p w:rsidR="004A5583" w:rsidRDefault="003A6C28">
          <w:pPr>
            <w:pStyle w:val="E51D8BD93BFA442CB4F77D65ACC00C48"/>
          </w:pPr>
          <w:r w:rsidRPr="007027F2">
            <w:rPr>
              <w:rStyle w:val="a3"/>
            </w:rPr>
            <w:t>Выберите стандартный блок.</w:t>
          </w:r>
        </w:p>
        <w:bookmarkStart w:id="1" w:name="НПлана"/>
        <w:bookmarkStart w:id="2" w:name="НПлана"/>
        <w:bookmarkStart w:id="3" w:name="НПлана"/>
        <w:bookmarkStart w:id="4" w:name="НПлана"/>
        <w:bookmarkEnd w:id="1"/>
        <w:bookmarkEnd w:id="2"/>
        <w:bookmarkEnd w:id="3"/>
        <w:bookmarkEnd w:id="4"/>
      </w:docPartBody>
    </w:docPart>
    <w:docPart>
      <w:docPartPr>
        <w:name w:val="905736781992412F8A4B40FF4A9AEE55"/>
        <w:category>
          <w:name w:val="Общие"/>
          <w:gallery w:val="placeholder"/>
        </w:category>
        <w:types>
          <w:type w:val="bbPlcHdr"/>
        </w:types>
        <w:behaviors>
          <w:behavior w:val="content"/>
        </w:behaviors>
        <w:guid w:val="{E49AB0D3-1FBA-4519-816F-D144B2B1E42B}"/>
      </w:docPartPr>
      <w:docPartBody>
        <w:p w:rsidR="004A5583" w:rsidRDefault="00C274C8" w:rsidP="00C274C8">
          <w:pPr>
            <w:pStyle w:val="905736781992412F8A4B40FF4A9AEE55"/>
          </w:pPr>
          <w:r w:rsidRPr="00853F0C">
            <w:rPr>
              <w:rStyle w:val="a3"/>
            </w:rPr>
            <w:t>Место для ввода текста.</w:t>
          </w:r>
        </w:p>
      </w:docPartBody>
    </w:docPart>
    <w:docPart>
      <w:docPartPr>
        <w:name w:val="8785C29918114E81BD41654529A9D066"/>
        <w:category>
          <w:name w:val="Общие"/>
          <w:gallery w:val="placeholder"/>
        </w:category>
        <w:types>
          <w:type w:val="bbPlcHdr"/>
        </w:types>
        <w:behaviors>
          <w:behavior w:val="content"/>
        </w:behaviors>
        <w:guid w:val="{ADB76873-E5D5-4FFA-B3E0-6C1E44CFCC6C}"/>
      </w:docPartPr>
      <w:docPartBody>
        <w:p w:rsidR="004A5583" w:rsidRDefault="00C274C8" w:rsidP="00C274C8">
          <w:pPr>
            <w:pStyle w:val="8785C29918114E81BD41654529A9D066"/>
          </w:pPr>
          <w:r w:rsidRPr="00853F0C">
            <w:rPr>
              <w:rStyle w:val="a3"/>
            </w:rPr>
            <w:t>Место для ввода текста.</w:t>
          </w:r>
        </w:p>
      </w:docPartBody>
    </w:docPart>
    <w:docPart>
      <w:docPartPr>
        <w:name w:val="D30740324B5C4A82B28CD7470D426EAA"/>
        <w:category>
          <w:name w:val="Общие"/>
          <w:gallery w:val="placeholder"/>
        </w:category>
        <w:types>
          <w:type w:val="bbPlcHdr"/>
        </w:types>
        <w:behaviors>
          <w:behavior w:val="content"/>
        </w:behaviors>
        <w:guid w:val="{F48652A2-051E-4282-9DD5-03B80099BC8E}"/>
      </w:docPartPr>
      <w:docPartBody>
        <w:p w:rsidR="004A5583" w:rsidRDefault="00C274C8" w:rsidP="00C274C8">
          <w:pPr>
            <w:pStyle w:val="D30740324B5C4A82B28CD7470D426EAA"/>
          </w:pPr>
          <w:r w:rsidRPr="00853F0C">
            <w:rPr>
              <w:rStyle w:val="a3"/>
            </w:rPr>
            <w:t>Место для ввода текста.</w:t>
          </w:r>
        </w:p>
      </w:docPartBody>
    </w:docPart>
    <w:docPart>
      <w:docPartPr>
        <w:name w:val="F55778114DEA4EEC80D4C82AB09A1E41"/>
        <w:category>
          <w:name w:val="Общие"/>
          <w:gallery w:val="placeholder"/>
        </w:category>
        <w:types>
          <w:type w:val="bbPlcHdr"/>
        </w:types>
        <w:behaviors>
          <w:behavior w:val="content"/>
        </w:behaviors>
        <w:guid w:val="{6ED5491B-B8A1-49FA-822F-D3F1E3EF7B83}"/>
      </w:docPartPr>
      <w:docPartBody>
        <w:p w:rsidR="004A5583" w:rsidRDefault="00C274C8" w:rsidP="00C274C8">
          <w:pPr>
            <w:pStyle w:val="F55778114DEA4EEC80D4C82AB09A1E41"/>
          </w:pPr>
          <w:r w:rsidRPr="00853F0C">
            <w:rPr>
              <w:rStyle w:val="a3"/>
            </w:rPr>
            <w:t>Место для ввода текста.</w:t>
          </w:r>
        </w:p>
      </w:docPartBody>
    </w:docPart>
    <w:docPart>
      <w:docPartPr>
        <w:name w:val="8A8737AB756A447087F1AEAB4A09B379"/>
        <w:category>
          <w:name w:val="Общие"/>
          <w:gallery w:val="placeholder"/>
        </w:category>
        <w:types>
          <w:type w:val="bbPlcHdr"/>
        </w:types>
        <w:behaviors>
          <w:behavior w:val="content"/>
        </w:behaviors>
        <w:guid w:val="{AED88CAF-E579-45D2-AE88-6E5BE45CFCF4}"/>
      </w:docPartPr>
      <w:docPartBody>
        <w:p w:rsidR="004A5583" w:rsidRDefault="00C274C8" w:rsidP="00C274C8">
          <w:pPr>
            <w:pStyle w:val="8A8737AB756A447087F1AEAB4A09B379"/>
          </w:pPr>
          <w:r w:rsidRPr="00853F0C">
            <w:rPr>
              <w:rStyle w:val="a3"/>
            </w:rPr>
            <w:t>Место для ввода текста.</w:t>
          </w:r>
        </w:p>
      </w:docPartBody>
    </w:docPart>
    <w:docPart>
      <w:docPartPr>
        <w:name w:val="CFAE139E8F38486BAFDAD5FB0FA0E151"/>
        <w:category>
          <w:name w:val="Общие"/>
          <w:gallery w:val="placeholder"/>
        </w:category>
        <w:types>
          <w:type w:val="bbPlcHdr"/>
        </w:types>
        <w:behaviors>
          <w:behavior w:val="content"/>
        </w:behaviors>
        <w:guid w:val="{0B282663-6AF9-4D42-B14A-A26D756F7EAC}"/>
      </w:docPartPr>
      <w:docPartBody>
        <w:p w:rsidR="004A5583" w:rsidRDefault="00C274C8" w:rsidP="00C274C8">
          <w:pPr>
            <w:pStyle w:val="CFAE139E8F38486BAFDAD5FB0FA0E151"/>
          </w:pPr>
          <w:r w:rsidRPr="00853F0C">
            <w:rPr>
              <w:rStyle w:val="a3"/>
            </w:rPr>
            <w:t>Место для ввода текста.</w:t>
          </w:r>
        </w:p>
      </w:docPartBody>
    </w:docPart>
    <w:docPart>
      <w:docPartPr>
        <w:name w:val="97B3F4522CD24BE8BBF28DC8BD9AF741"/>
        <w:category>
          <w:name w:val="Общие"/>
          <w:gallery w:val="placeholder"/>
        </w:category>
        <w:types>
          <w:type w:val="bbPlcHdr"/>
        </w:types>
        <w:behaviors>
          <w:behavior w:val="content"/>
        </w:behaviors>
        <w:guid w:val="{5CA990DA-817E-4C5A-BA1D-5819B18B2DED}"/>
      </w:docPartPr>
      <w:docPartBody>
        <w:p w:rsidR="004A5583" w:rsidRDefault="00C274C8" w:rsidP="00C274C8">
          <w:pPr>
            <w:pStyle w:val="97B3F4522CD24BE8BBF28DC8BD9AF741"/>
          </w:pPr>
          <w:r w:rsidRPr="00853F0C">
            <w:rPr>
              <w:rStyle w:val="a3"/>
            </w:rPr>
            <w:t>Место для ввода текста.</w:t>
          </w:r>
        </w:p>
      </w:docPartBody>
    </w:docPart>
    <w:docPart>
      <w:docPartPr>
        <w:name w:val="6F1177FD24594FD89328DFD0D5E7F5F8"/>
        <w:category>
          <w:name w:val="Общие"/>
          <w:gallery w:val="placeholder"/>
        </w:category>
        <w:types>
          <w:type w:val="bbPlcHdr"/>
        </w:types>
        <w:behaviors>
          <w:behavior w:val="content"/>
        </w:behaviors>
        <w:guid w:val="{5B10B029-9456-4BD5-A9E2-6EDE155C90AF}"/>
      </w:docPartPr>
      <w:docPartBody>
        <w:p w:rsidR="004A5583" w:rsidRDefault="00C274C8" w:rsidP="00C274C8">
          <w:pPr>
            <w:pStyle w:val="6F1177FD24594FD89328DFD0D5E7F5F8"/>
          </w:pPr>
          <w:r w:rsidRPr="00853F0C">
            <w:rPr>
              <w:rStyle w:val="a3"/>
            </w:rPr>
            <w:t>Место для ввода текста.</w:t>
          </w:r>
        </w:p>
      </w:docPartBody>
    </w:docPart>
    <w:docPart>
      <w:docPartPr>
        <w:name w:val="43E78A21BAD047D6A61B002C2F3E58FB"/>
        <w:category>
          <w:name w:val="Общие"/>
          <w:gallery w:val="placeholder"/>
        </w:category>
        <w:types>
          <w:type w:val="bbPlcHdr"/>
        </w:types>
        <w:behaviors>
          <w:behavior w:val="content"/>
        </w:behaviors>
        <w:guid w:val="{2F64FE7A-7FAE-4215-A0DD-BC7B0994D6E7}"/>
      </w:docPartPr>
      <w:docPartBody>
        <w:p w:rsidR="004A5583" w:rsidRDefault="00C274C8" w:rsidP="00C274C8">
          <w:pPr>
            <w:pStyle w:val="43E78A21BAD047D6A61B002C2F3E58FB"/>
          </w:pPr>
          <w:r w:rsidRPr="00853F0C">
            <w:rPr>
              <w:rStyle w:val="a3"/>
            </w:rPr>
            <w:t>Место для ввода текста.</w:t>
          </w:r>
        </w:p>
      </w:docPartBody>
    </w:docPart>
    <w:docPart>
      <w:docPartPr>
        <w:name w:val="E549DBBCE11F462C9E5385F817489355"/>
        <w:category>
          <w:name w:val="Общие"/>
          <w:gallery w:val="placeholder"/>
        </w:category>
        <w:types>
          <w:type w:val="bbPlcHdr"/>
        </w:types>
        <w:behaviors>
          <w:behavior w:val="content"/>
        </w:behaviors>
        <w:guid w:val="{72946439-2E17-4801-9221-DD6F66495722}"/>
      </w:docPartPr>
      <w:docPartBody>
        <w:p w:rsidR="004A5583" w:rsidRDefault="00C274C8" w:rsidP="00C274C8">
          <w:pPr>
            <w:pStyle w:val="E549DBBCE11F462C9E5385F817489355"/>
          </w:pPr>
          <w:r w:rsidRPr="00853F0C">
            <w:rPr>
              <w:rStyle w:val="a3"/>
            </w:rPr>
            <w:t>Место для ввода текста.</w:t>
          </w:r>
        </w:p>
      </w:docPartBody>
    </w:docPart>
    <w:docPart>
      <w:docPartPr>
        <w:name w:val="4530CF289F3844759C73EABE59BCC229"/>
        <w:category>
          <w:name w:val="Общие"/>
          <w:gallery w:val="placeholder"/>
        </w:category>
        <w:types>
          <w:type w:val="bbPlcHdr"/>
        </w:types>
        <w:behaviors>
          <w:behavior w:val="content"/>
        </w:behaviors>
        <w:guid w:val="{638C1034-D710-47AB-B167-2CDC29E78924}"/>
      </w:docPartPr>
      <w:docPartBody>
        <w:p w:rsidR="004A5583" w:rsidRDefault="00C274C8" w:rsidP="00C274C8">
          <w:pPr>
            <w:pStyle w:val="4530CF289F3844759C73EABE59BCC229"/>
          </w:pPr>
          <w:r w:rsidRPr="00853F0C">
            <w:rPr>
              <w:rStyle w:val="a3"/>
            </w:rPr>
            <w:t>Место для ввода текста.</w:t>
          </w:r>
        </w:p>
      </w:docPartBody>
    </w:docPart>
    <w:docPart>
      <w:docPartPr>
        <w:name w:val="3EA322C8BC844EA2B3FF9E53567516DA"/>
        <w:category>
          <w:name w:val="Общие"/>
          <w:gallery w:val="placeholder"/>
        </w:category>
        <w:types>
          <w:type w:val="bbPlcHdr"/>
        </w:types>
        <w:behaviors>
          <w:behavior w:val="content"/>
        </w:behaviors>
        <w:guid w:val="{3ECBF939-6F7A-4A85-9DAE-5531AF43A6CD}"/>
      </w:docPartPr>
      <w:docPartBody>
        <w:p w:rsidR="004A5583" w:rsidRDefault="00C274C8" w:rsidP="00C274C8">
          <w:pPr>
            <w:pStyle w:val="3EA322C8BC844EA2B3FF9E53567516DA"/>
          </w:pPr>
          <w:r w:rsidRPr="00853F0C">
            <w:rPr>
              <w:rStyle w:val="a3"/>
            </w:rPr>
            <w:t>Место для ввода текста.</w:t>
          </w:r>
        </w:p>
      </w:docPartBody>
    </w:docPart>
    <w:docPart>
      <w:docPartPr>
        <w:name w:val="14565EDABC27471BB3FDA210558226C3"/>
        <w:category>
          <w:name w:val="Общие"/>
          <w:gallery w:val="placeholder"/>
        </w:category>
        <w:types>
          <w:type w:val="bbPlcHdr"/>
        </w:types>
        <w:behaviors>
          <w:behavior w:val="content"/>
        </w:behaviors>
        <w:guid w:val="{C1EF3CCF-8514-4B63-9A3B-226F61C029AD}"/>
      </w:docPartPr>
      <w:docPartBody>
        <w:p w:rsidR="004A5583" w:rsidRDefault="00C274C8" w:rsidP="00C274C8">
          <w:pPr>
            <w:pStyle w:val="14565EDABC27471BB3FDA210558226C3"/>
          </w:pPr>
          <w:r w:rsidRPr="00853F0C">
            <w:rPr>
              <w:rStyle w:val="a3"/>
            </w:rPr>
            <w:t>Место для ввода текста.</w:t>
          </w:r>
        </w:p>
      </w:docPartBody>
    </w:docPart>
    <w:docPart>
      <w:docPartPr>
        <w:name w:val="8E2534B17F0045B3BCA9ECF555E42D25"/>
        <w:category>
          <w:name w:val="Общие"/>
          <w:gallery w:val="placeholder"/>
        </w:category>
        <w:types>
          <w:type w:val="bbPlcHdr"/>
        </w:types>
        <w:behaviors>
          <w:behavior w:val="content"/>
        </w:behaviors>
        <w:guid w:val="{318F0FA4-BD52-42C1-AF30-D762C80E0A5E}"/>
      </w:docPartPr>
      <w:docPartBody>
        <w:p w:rsidR="004A5583" w:rsidRDefault="00C274C8" w:rsidP="00C274C8">
          <w:pPr>
            <w:pStyle w:val="8E2534B17F0045B3BCA9ECF555E42D25"/>
          </w:pPr>
          <w:r w:rsidRPr="00853F0C">
            <w:rPr>
              <w:rStyle w:val="a3"/>
            </w:rPr>
            <w:t>Место для ввода текста.</w:t>
          </w:r>
        </w:p>
      </w:docPartBody>
    </w:docPart>
    <w:docPart>
      <w:docPartPr>
        <w:name w:val="867B6AE965D04D75BA0FEE6A61B143FE"/>
        <w:category>
          <w:name w:val="Общие"/>
          <w:gallery w:val="placeholder"/>
        </w:category>
        <w:types>
          <w:type w:val="bbPlcHdr"/>
        </w:types>
        <w:behaviors>
          <w:behavior w:val="content"/>
        </w:behaviors>
        <w:guid w:val="{A4F4EE55-74B1-4184-8CB0-168C082255EC}"/>
      </w:docPartPr>
      <w:docPartBody>
        <w:p w:rsidR="004A5583" w:rsidRDefault="00C274C8" w:rsidP="00C274C8">
          <w:pPr>
            <w:pStyle w:val="867B6AE965D04D75BA0FEE6A61B143FE"/>
          </w:pPr>
          <w:r w:rsidRPr="00853F0C">
            <w:rPr>
              <w:rStyle w:val="a3"/>
            </w:rPr>
            <w:t>Место для ввода текста.</w:t>
          </w:r>
        </w:p>
      </w:docPartBody>
    </w:docPart>
    <w:docPart>
      <w:docPartPr>
        <w:name w:val="CD4B7A540B454921A05002695AA7909A"/>
        <w:category>
          <w:name w:val="Общие"/>
          <w:gallery w:val="placeholder"/>
        </w:category>
        <w:types>
          <w:type w:val="bbPlcHdr"/>
        </w:types>
        <w:behaviors>
          <w:behavior w:val="content"/>
        </w:behaviors>
        <w:guid w:val="{167F992C-0E04-4189-A4D6-03E291918866}"/>
      </w:docPartPr>
      <w:docPartBody>
        <w:p w:rsidR="004A5583" w:rsidRDefault="00C274C8" w:rsidP="00C274C8">
          <w:pPr>
            <w:pStyle w:val="CD4B7A540B454921A05002695AA7909A"/>
          </w:pPr>
          <w:r w:rsidRPr="00853F0C">
            <w:rPr>
              <w:rStyle w:val="a3"/>
            </w:rPr>
            <w:t>Место для ввода текста.</w:t>
          </w:r>
        </w:p>
      </w:docPartBody>
    </w:docPart>
    <w:docPart>
      <w:docPartPr>
        <w:name w:val="532D2665BCA0450DBBF0F0470A314FA6"/>
        <w:category>
          <w:name w:val="Общие"/>
          <w:gallery w:val="placeholder"/>
        </w:category>
        <w:types>
          <w:type w:val="bbPlcHdr"/>
        </w:types>
        <w:behaviors>
          <w:behavior w:val="content"/>
        </w:behaviors>
        <w:guid w:val="{649DBA9C-D9A7-4088-9537-EF2305C47180}"/>
      </w:docPartPr>
      <w:docPartBody>
        <w:p w:rsidR="004A5583" w:rsidRDefault="00C274C8" w:rsidP="00C274C8">
          <w:pPr>
            <w:pStyle w:val="532D2665BCA0450DBBF0F0470A314FA6"/>
          </w:pPr>
          <w:r w:rsidRPr="00853F0C">
            <w:rPr>
              <w:rStyle w:val="a3"/>
            </w:rPr>
            <w:t>Место для ввода текста.</w:t>
          </w:r>
        </w:p>
      </w:docPartBody>
    </w:docPart>
    <w:docPart>
      <w:docPartPr>
        <w:name w:val="0DB3726A4FC048278881F32AF1C41718"/>
        <w:category>
          <w:name w:val="Общие"/>
          <w:gallery w:val="placeholder"/>
        </w:category>
        <w:types>
          <w:type w:val="bbPlcHdr"/>
        </w:types>
        <w:behaviors>
          <w:behavior w:val="content"/>
        </w:behaviors>
        <w:guid w:val="{6BA4108E-0677-4B58-B950-DFD21DF30AA6}"/>
      </w:docPartPr>
      <w:docPartBody>
        <w:p w:rsidR="004A5583" w:rsidRDefault="00C274C8" w:rsidP="00C274C8">
          <w:pPr>
            <w:pStyle w:val="0DB3726A4FC048278881F32AF1C41718"/>
          </w:pPr>
          <w:r w:rsidRPr="00853F0C">
            <w:rPr>
              <w:rStyle w:val="a3"/>
            </w:rPr>
            <w:t>Место для ввода текста.</w:t>
          </w:r>
        </w:p>
      </w:docPartBody>
    </w:docPart>
    <w:docPart>
      <w:docPartPr>
        <w:name w:val="CA77237DD23A42AC9E32BDBD7059024F"/>
        <w:category>
          <w:name w:val="Общие"/>
          <w:gallery w:val="placeholder"/>
        </w:category>
        <w:types>
          <w:type w:val="bbPlcHdr"/>
        </w:types>
        <w:behaviors>
          <w:behavior w:val="content"/>
        </w:behaviors>
        <w:guid w:val="{EA6CF6AB-D80C-4070-9257-63E7F5BEB545}"/>
      </w:docPartPr>
      <w:docPartBody>
        <w:p w:rsidR="004A5583" w:rsidRDefault="00C274C8" w:rsidP="00C274C8">
          <w:pPr>
            <w:pStyle w:val="CA77237DD23A42AC9E32BDBD7059024F"/>
          </w:pPr>
          <w:r w:rsidRPr="00853F0C">
            <w:rPr>
              <w:rStyle w:val="a3"/>
            </w:rPr>
            <w:t>Место для ввода текста.</w:t>
          </w:r>
        </w:p>
      </w:docPartBody>
    </w:docPart>
    <w:docPart>
      <w:docPartPr>
        <w:name w:val="7A3947AF2CB742179817B38ECCBB1175"/>
        <w:category>
          <w:name w:val="Общие"/>
          <w:gallery w:val="placeholder"/>
        </w:category>
        <w:types>
          <w:type w:val="bbPlcHdr"/>
        </w:types>
        <w:behaviors>
          <w:behavior w:val="content"/>
        </w:behaviors>
        <w:guid w:val="{B8221C29-1A1F-4496-9A0F-48F08C11D95A}"/>
      </w:docPartPr>
      <w:docPartBody>
        <w:p w:rsidR="004A5583" w:rsidRDefault="00C274C8" w:rsidP="00C274C8">
          <w:pPr>
            <w:pStyle w:val="7A3947AF2CB742179817B38ECCBB1175"/>
          </w:pPr>
          <w:r w:rsidRPr="00853F0C">
            <w:rPr>
              <w:rStyle w:val="a3"/>
            </w:rPr>
            <w:t>Место для ввода текста.</w:t>
          </w:r>
        </w:p>
      </w:docPartBody>
    </w:docPart>
    <w:docPart>
      <w:docPartPr>
        <w:name w:val="EF836D84BE4B448F8E657C73AAADA8C3"/>
        <w:category>
          <w:name w:val="Общие"/>
          <w:gallery w:val="placeholder"/>
        </w:category>
        <w:types>
          <w:type w:val="bbPlcHdr"/>
        </w:types>
        <w:behaviors>
          <w:behavior w:val="content"/>
        </w:behaviors>
        <w:guid w:val="{78C5BF10-EE9F-4A08-A966-073A4C3118C0}"/>
      </w:docPartPr>
      <w:docPartBody>
        <w:p w:rsidR="004A5583" w:rsidRDefault="00C274C8" w:rsidP="00C274C8">
          <w:pPr>
            <w:pStyle w:val="EF836D84BE4B448F8E657C73AAADA8C3"/>
          </w:pPr>
          <w:r w:rsidRPr="00853F0C">
            <w:rPr>
              <w:rStyle w:val="a3"/>
            </w:rPr>
            <w:t>Место для ввода текста.</w:t>
          </w:r>
        </w:p>
      </w:docPartBody>
    </w:docPart>
    <w:docPart>
      <w:docPartPr>
        <w:name w:val="90253753203D4D2D87E5B289F20EFCDA"/>
        <w:category>
          <w:name w:val="Общие"/>
          <w:gallery w:val="placeholder"/>
        </w:category>
        <w:types>
          <w:type w:val="bbPlcHdr"/>
        </w:types>
        <w:behaviors>
          <w:behavior w:val="content"/>
        </w:behaviors>
        <w:guid w:val="{3CCA5C89-D890-45B6-9BFF-4D2883BA9717}"/>
      </w:docPartPr>
      <w:docPartBody>
        <w:p w:rsidR="004A5583" w:rsidRDefault="00C274C8" w:rsidP="00C274C8">
          <w:pPr>
            <w:pStyle w:val="90253753203D4D2D87E5B289F20EFCDA"/>
          </w:pPr>
          <w:r w:rsidRPr="00B8675A">
            <w:rPr>
              <w:rStyle w:val="a3"/>
            </w:rPr>
            <w:t>Выберите элемент.</w:t>
          </w:r>
        </w:p>
      </w:docPartBody>
    </w:docPart>
    <w:docPart>
      <w:docPartPr>
        <w:name w:val="C6443830E2B44D8280154779628CA1CB"/>
        <w:category>
          <w:name w:val="Общие"/>
          <w:gallery w:val="placeholder"/>
        </w:category>
        <w:types>
          <w:type w:val="bbPlcHdr"/>
        </w:types>
        <w:behaviors>
          <w:behavior w:val="content"/>
        </w:behaviors>
        <w:guid w:val="{D5C2B2E0-753A-4FED-A712-EE84715BE75A}"/>
      </w:docPartPr>
      <w:docPartBody>
        <w:p w:rsidR="004A5583" w:rsidRDefault="00C274C8" w:rsidP="00C274C8">
          <w:pPr>
            <w:pStyle w:val="C6443830E2B44D8280154779628CA1CB"/>
          </w:pPr>
          <w:r w:rsidRPr="00B8675A">
            <w:rPr>
              <w:rStyle w:val="a3"/>
            </w:rPr>
            <w:t>Выберите элемент.</w:t>
          </w:r>
        </w:p>
      </w:docPartBody>
    </w:docPart>
    <w:docPart>
      <w:docPartPr>
        <w:name w:val="A39E5B6AF42844F4B1BE2AA66D7DE742"/>
        <w:category>
          <w:name w:val="Общие"/>
          <w:gallery w:val="placeholder"/>
        </w:category>
        <w:types>
          <w:type w:val="bbPlcHdr"/>
        </w:types>
        <w:behaviors>
          <w:behavior w:val="content"/>
        </w:behaviors>
        <w:guid w:val="{647575B0-249E-4825-9A2E-BE22C803E1C0}"/>
      </w:docPartPr>
      <w:docPartBody>
        <w:p w:rsidR="004A5583" w:rsidRDefault="00C274C8" w:rsidP="00C274C8">
          <w:pPr>
            <w:pStyle w:val="A39E5B6AF42844F4B1BE2AA66D7DE742"/>
          </w:pPr>
          <w:r w:rsidRPr="00853F0C">
            <w:rPr>
              <w:rStyle w:val="a3"/>
            </w:rPr>
            <w:t>Место для ввода текста.</w:t>
          </w:r>
        </w:p>
      </w:docPartBody>
    </w:docPart>
    <w:docPart>
      <w:docPartPr>
        <w:name w:val="1D2D16BA34A34AB19F68E13B9334F7CA"/>
        <w:category>
          <w:name w:val="Общие"/>
          <w:gallery w:val="placeholder"/>
        </w:category>
        <w:types>
          <w:type w:val="bbPlcHdr"/>
        </w:types>
        <w:behaviors>
          <w:behavior w:val="content"/>
        </w:behaviors>
        <w:guid w:val="{A1340013-15B6-4631-AC53-E2CB687FECB5}"/>
      </w:docPartPr>
      <w:docPartBody>
        <w:p w:rsidR="004A5583" w:rsidRDefault="00C274C8" w:rsidP="00C274C8">
          <w:pPr>
            <w:pStyle w:val="1D2D16BA34A34AB19F68E13B9334F7CA"/>
          </w:pPr>
          <w:r w:rsidRPr="00853F0C">
            <w:rPr>
              <w:rStyle w:val="a3"/>
            </w:rPr>
            <w:t>Место для ввода текста.</w:t>
          </w:r>
        </w:p>
      </w:docPartBody>
    </w:docPart>
    <w:docPart>
      <w:docPartPr>
        <w:name w:val="77E86AAE608F45C4A6FAE96D484E25B9"/>
        <w:category>
          <w:name w:val="Общие"/>
          <w:gallery w:val="placeholder"/>
        </w:category>
        <w:types>
          <w:type w:val="bbPlcHdr"/>
        </w:types>
        <w:behaviors>
          <w:behavior w:val="content"/>
        </w:behaviors>
        <w:guid w:val="{7F53181A-C49F-45A2-9148-495453B71421}"/>
      </w:docPartPr>
      <w:docPartBody>
        <w:p w:rsidR="004A5583" w:rsidRDefault="00C274C8" w:rsidP="00C274C8">
          <w:pPr>
            <w:pStyle w:val="77E86AAE608F45C4A6FAE96D484E25B9"/>
          </w:pPr>
          <w:r w:rsidRPr="00853F0C">
            <w:rPr>
              <w:rStyle w:val="a3"/>
            </w:rPr>
            <w:t>Место для ввода текста.</w:t>
          </w:r>
        </w:p>
      </w:docPartBody>
    </w:docPart>
    <w:docPart>
      <w:docPartPr>
        <w:name w:val="1A7B3D8BAF8249AC90B7D4E9F4467B75"/>
        <w:category>
          <w:name w:val="Общие"/>
          <w:gallery w:val="placeholder"/>
        </w:category>
        <w:types>
          <w:type w:val="bbPlcHdr"/>
        </w:types>
        <w:behaviors>
          <w:behavior w:val="content"/>
        </w:behaviors>
        <w:guid w:val="{3DAD13F7-96EF-45B1-81E8-170FBD668D34}"/>
      </w:docPartPr>
      <w:docPartBody>
        <w:p w:rsidR="004A5583" w:rsidRDefault="00C274C8" w:rsidP="00C274C8">
          <w:pPr>
            <w:pStyle w:val="1A7B3D8BAF8249AC90B7D4E9F4467B75"/>
          </w:pPr>
          <w:r w:rsidRPr="00853F0C">
            <w:rPr>
              <w:rStyle w:val="a3"/>
            </w:rPr>
            <w:t>Место для ввода текста.</w:t>
          </w:r>
        </w:p>
      </w:docPartBody>
    </w:docPart>
    <w:docPart>
      <w:docPartPr>
        <w:name w:val="64E2F81EB3E3482296EDF7F7112F7181"/>
        <w:category>
          <w:name w:val="Общие"/>
          <w:gallery w:val="placeholder"/>
        </w:category>
        <w:types>
          <w:type w:val="bbPlcHdr"/>
        </w:types>
        <w:behaviors>
          <w:behavior w:val="content"/>
        </w:behaviors>
        <w:guid w:val="{FC9A88C6-D953-4443-8E09-488E4D02308A}"/>
      </w:docPartPr>
      <w:docPartBody>
        <w:p w:rsidR="004A5583" w:rsidRDefault="00C274C8" w:rsidP="00C274C8">
          <w:pPr>
            <w:pStyle w:val="64E2F81EB3E3482296EDF7F7112F7181"/>
          </w:pPr>
          <w:r w:rsidRPr="00853F0C">
            <w:rPr>
              <w:rStyle w:val="a3"/>
            </w:rPr>
            <w:t>Место для ввода текста.</w:t>
          </w:r>
        </w:p>
      </w:docPartBody>
    </w:docPart>
    <w:docPart>
      <w:docPartPr>
        <w:name w:val="BB66508857A84166A7BA45F5599B4BC7"/>
        <w:category>
          <w:name w:val="Общие"/>
          <w:gallery w:val="placeholder"/>
        </w:category>
        <w:types>
          <w:type w:val="bbPlcHdr"/>
        </w:types>
        <w:behaviors>
          <w:behavior w:val="content"/>
        </w:behaviors>
        <w:guid w:val="{BEE58AE5-0172-41C6-A191-D2A9D3F20A93}"/>
      </w:docPartPr>
      <w:docPartBody>
        <w:p w:rsidR="004A5583" w:rsidRDefault="00C274C8" w:rsidP="00C274C8">
          <w:pPr>
            <w:pStyle w:val="BB66508857A84166A7BA45F5599B4BC7"/>
          </w:pPr>
          <w:r w:rsidRPr="00853F0C">
            <w:rPr>
              <w:rStyle w:val="a3"/>
            </w:rPr>
            <w:t>Место для ввода текста.</w:t>
          </w:r>
        </w:p>
      </w:docPartBody>
    </w:docPart>
    <w:docPart>
      <w:docPartPr>
        <w:name w:val="5C0ECEB399D142BD825411D262AADA3D"/>
        <w:category>
          <w:name w:val="Общие"/>
          <w:gallery w:val="placeholder"/>
        </w:category>
        <w:types>
          <w:type w:val="bbPlcHdr"/>
        </w:types>
        <w:behaviors>
          <w:behavior w:val="content"/>
        </w:behaviors>
        <w:guid w:val="{BE6B37BD-D3B0-423C-86E4-C42791FEFD34}"/>
      </w:docPartPr>
      <w:docPartBody>
        <w:p w:rsidR="004A5583" w:rsidRDefault="00C274C8" w:rsidP="00C274C8">
          <w:pPr>
            <w:pStyle w:val="5C0ECEB399D142BD825411D262AADA3D"/>
          </w:pPr>
          <w:r w:rsidRPr="00853F0C">
            <w:rPr>
              <w:rStyle w:val="a3"/>
            </w:rPr>
            <w:t>Место для ввода текста.</w:t>
          </w:r>
        </w:p>
      </w:docPartBody>
    </w:docPart>
    <w:docPart>
      <w:docPartPr>
        <w:name w:val="BA78BA10901842E0B47D2AC9F994F17A"/>
        <w:category>
          <w:name w:val="Общие"/>
          <w:gallery w:val="placeholder"/>
        </w:category>
        <w:types>
          <w:type w:val="bbPlcHdr"/>
        </w:types>
        <w:behaviors>
          <w:behavior w:val="content"/>
        </w:behaviors>
        <w:guid w:val="{B7C82E37-6A11-4258-9D71-383DE6B56533}"/>
      </w:docPartPr>
      <w:docPartBody>
        <w:p w:rsidR="004A5583" w:rsidRDefault="00C274C8" w:rsidP="00C274C8">
          <w:pPr>
            <w:pStyle w:val="BA78BA10901842E0B47D2AC9F994F17A"/>
          </w:pPr>
          <w:r>
            <w:rPr>
              <w:rStyle w:val="a3"/>
            </w:rPr>
            <w:t>Место для ввода текста.</w:t>
          </w:r>
        </w:p>
      </w:docPartBody>
    </w:docPart>
    <w:docPart>
      <w:docPartPr>
        <w:name w:val="E0367A37628C49A08A5A950E310DA41E"/>
        <w:category>
          <w:name w:val="Общие"/>
          <w:gallery w:val="placeholder"/>
        </w:category>
        <w:types>
          <w:type w:val="bbPlcHdr"/>
        </w:types>
        <w:behaviors>
          <w:behavior w:val="content"/>
        </w:behaviors>
        <w:guid w:val="{5F2C39E7-3B84-4312-BF57-75AD50B6E08C}"/>
      </w:docPartPr>
      <w:docPartBody>
        <w:p w:rsidR="004A5583" w:rsidRDefault="00C274C8" w:rsidP="00C274C8">
          <w:pPr>
            <w:pStyle w:val="E0367A37628C49A08A5A950E310DA41E"/>
          </w:pPr>
          <w:r w:rsidRPr="00E6512F">
            <w:rPr>
              <w:rStyle w:val="a3"/>
            </w:rPr>
            <w:t>Место для ввода даты.</w:t>
          </w:r>
        </w:p>
      </w:docPartBody>
    </w:docPart>
    <w:docPart>
      <w:docPartPr>
        <w:name w:val="980562D9E3E7478388F8B9EF9ADC21E1"/>
        <w:category>
          <w:name w:val="Общие"/>
          <w:gallery w:val="placeholder"/>
        </w:category>
        <w:types>
          <w:type w:val="bbPlcHdr"/>
        </w:types>
        <w:behaviors>
          <w:behavior w:val="content"/>
        </w:behaviors>
        <w:guid w:val="{B8AC9E8E-D407-4F91-8242-594A7CB2A076}"/>
      </w:docPartPr>
      <w:docPartBody>
        <w:p w:rsidR="004A5583" w:rsidRDefault="00C274C8" w:rsidP="00C274C8">
          <w:pPr>
            <w:pStyle w:val="980562D9E3E7478388F8B9EF9ADC21E1"/>
          </w:pPr>
          <w:r w:rsidRPr="00853F0C">
            <w:rPr>
              <w:rStyle w:val="a3"/>
            </w:rPr>
            <w:t>Место для ввода текста.</w:t>
          </w:r>
        </w:p>
      </w:docPartBody>
    </w:docPart>
    <w:docPart>
      <w:docPartPr>
        <w:name w:val="3FA5650846584518B2AA6D2FB1A626BB"/>
        <w:category>
          <w:name w:val="Общие"/>
          <w:gallery w:val="placeholder"/>
        </w:category>
        <w:types>
          <w:type w:val="bbPlcHdr"/>
        </w:types>
        <w:behaviors>
          <w:behavior w:val="content"/>
        </w:behaviors>
        <w:guid w:val="{1D7D7B0B-AA5F-4F22-A4B0-7E90B1FBE997}"/>
      </w:docPartPr>
      <w:docPartBody>
        <w:p w:rsidR="004A5583" w:rsidRDefault="00C274C8" w:rsidP="00C274C8">
          <w:pPr>
            <w:pStyle w:val="3FA5650846584518B2AA6D2FB1A626BB"/>
          </w:pPr>
          <w:r w:rsidRPr="00853F0C">
            <w:rPr>
              <w:rStyle w:val="a3"/>
            </w:rPr>
            <w:t>Место для ввода текста.</w:t>
          </w:r>
        </w:p>
      </w:docPartBody>
    </w:docPart>
    <w:docPart>
      <w:docPartPr>
        <w:name w:val="B55DC3DB87F34F96B820C777B2CA243B"/>
        <w:category>
          <w:name w:val="Общие"/>
          <w:gallery w:val="placeholder"/>
        </w:category>
        <w:types>
          <w:type w:val="bbPlcHdr"/>
        </w:types>
        <w:behaviors>
          <w:behavior w:val="content"/>
        </w:behaviors>
        <w:guid w:val="{557BEA3B-795A-4F15-81CF-B51351ADB6A9}"/>
      </w:docPartPr>
      <w:docPartBody>
        <w:p w:rsidR="004A5583" w:rsidRDefault="00C274C8" w:rsidP="00C274C8">
          <w:pPr>
            <w:pStyle w:val="B55DC3DB87F34F96B820C777B2CA243B"/>
          </w:pPr>
          <w:r w:rsidRPr="00853F0C">
            <w:rPr>
              <w:rStyle w:val="a3"/>
            </w:rPr>
            <w:t>Место для ввода текста.</w:t>
          </w:r>
        </w:p>
      </w:docPartBody>
    </w:docPart>
    <w:docPart>
      <w:docPartPr>
        <w:name w:val="B022FC721F014730B522CAC2A5069549"/>
        <w:category>
          <w:name w:val="Общие"/>
          <w:gallery w:val="placeholder"/>
        </w:category>
        <w:types>
          <w:type w:val="bbPlcHdr"/>
        </w:types>
        <w:behaviors>
          <w:behavior w:val="content"/>
        </w:behaviors>
        <w:guid w:val="{9964FD7B-7AED-436D-B927-E11DD663DA5C}"/>
      </w:docPartPr>
      <w:docPartBody>
        <w:p w:rsidR="004A5583" w:rsidRDefault="00C274C8" w:rsidP="00C274C8">
          <w:pPr>
            <w:pStyle w:val="B022FC721F014730B522CAC2A5069549"/>
          </w:pPr>
          <w:r w:rsidRPr="00853F0C">
            <w:rPr>
              <w:rStyle w:val="a3"/>
            </w:rPr>
            <w:t>Место для ввода текста.</w:t>
          </w:r>
        </w:p>
      </w:docPartBody>
    </w:docPart>
    <w:docPart>
      <w:docPartPr>
        <w:name w:val="FD46A131D3E543ACBCEF04D7A2C3C1D6"/>
        <w:category>
          <w:name w:val="Общие"/>
          <w:gallery w:val="placeholder"/>
        </w:category>
        <w:types>
          <w:type w:val="bbPlcHdr"/>
        </w:types>
        <w:behaviors>
          <w:behavior w:val="content"/>
        </w:behaviors>
        <w:guid w:val="{EAFF16F6-90F2-452F-B9B6-8D3A65C4DEDE}"/>
      </w:docPartPr>
      <w:docPartBody>
        <w:p w:rsidR="00755B07" w:rsidRDefault="004A5583" w:rsidP="004A5583">
          <w:pPr>
            <w:pStyle w:val="FD46A131D3E543ACBCEF04D7A2C3C1D6"/>
          </w:pPr>
          <w:r w:rsidRPr="00853F0C">
            <w:rPr>
              <w:rStyle w:val="a3"/>
            </w:rPr>
            <w:t>Место для ввода текста.</w:t>
          </w:r>
        </w:p>
      </w:docPartBody>
    </w:docPart>
    <w:docPart>
      <w:docPartPr>
        <w:name w:val="5960A6BBC1344598A5321A363BB3F97B"/>
        <w:category>
          <w:name w:val="Общие"/>
          <w:gallery w:val="placeholder"/>
        </w:category>
        <w:types>
          <w:type w:val="bbPlcHdr"/>
        </w:types>
        <w:behaviors>
          <w:behavior w:val="content"/>
        </w:behaviors>
        <w:guid w:val="{7C3E5F0D-6A8C-423A-BEE2-D20882A80AB7}"/>
      </w:docPartPr>
      <w:docPartBody>
        <w:p w:rsidR="00755B07" w:rsidRDefault="004A5583" w:rsidP="004A5583">
          <w:pPr>
            <w:pStyle w:val="5960A6BBC1344598A5321A363BB3F97B"/>
          </w:pPr>
          <w:r w:rsidRPr="00853F0C">
            <w:rPr>
              <w:rStyle w:val="a3"/>
            </w:rPr>
            <w:t>Место для ввода текста.</w:t>
          </w:r>
        </w:p>
        <w:bookmarkStart w:id="5" w:name="НПлана"/>
        <w:bookmarkStart w:id="6" w:name="НПлана"/>
        <w:bookmarkStart w:id="7" w:name="НПлана"/>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docPartBody>
    </w:docPart>
    <w:docPart>
      <w:docPartPr>
        <w:name w:val="F43116309FAC4664A7460537D155D049"/>
        <w:category>
          <w:name w:val="Общие"/>
          <w:gallery w:val="placeholder"/>
        </w:category>
        <w:types>
          <w:type w:val="bbPlcHdr"/>
        </w:types>
        <w:behaviors>
          <w:behavior w:val="content"/>
        </w:behaviors>
        <w:guid w:val="{721B6A85-D8CE-4911-93E1-A01A2A68ADB9}"/>
      </w:docPartPr>
      <w:docPartBody>
        <w:p w:rsidR="00000000" w:rsidRDefault="00AB30CD" w:rsidP="00AB30CD">
          <w:pPr>
            <w:pStyle w:val="F43116309FAC4664A7460537D155D049"/>
          </w:pPr>
          <w:bookmarkStart w:id="22" w:name="НПлана"/>
          <w:bookmarkStart w:id="23" w:name="НПлана"/>
          <w:bookmarkStart w:id="24" w:name="НПлана"/>
          <w:bookmarkEnd w:id="21"/>
          <w:bookmarkEnd w:id="22"/>
          <w:bookmarkEnd w:id="23"/>
          <w:bookmarkEnd w:id="24"/>
          <w:r w:rsidRPr="00853F0C">
            <w:rPr>
              <w:rStyle w:val="a3"/>
            </w:rPr>
            <w:t>Место для ввода текста.</w:t>
          </w:r>
        </w:p>
      </w:docPartBody>
    </w:docPart>
    <w:docPart>
      <w:docPartPr>
        <w:name w:val="2F6F97EA5B334B8B999800888FA90B58"/>
        <w:category>
          <w:name w:val="Общие"/>
          <w:gallery w:val="placeholder"/>
        </w:category>
        <w:types>
          <w:type w:val="bbPlcHdr"/>
        </w:types>
        <w:behaviors>
          <w:behavior w:val="content"/>
        </w:behaviors>
        <w:guid w:val="{4A3DFE0B-57D4-43E8-A8EF-48514D6C6D6F}"/>
      </w:docPartPr>
      <w:docPartBody>
        <w:p w:rsidR="00000000" w:rsidRDefault="00AB30CD" w:rsidP="00AB30CD">
          <w:pPr>
            <w:pStyle w:val="2F6F97EA5B334B8B999800888FA90B58"/>
          </w:pPr>
          <w:bookmarkStart w:id="25" w:name="НПлана"/>
          <w:r w:rsidRPr="00853F0C">
            <w:rPr>
              <w:rStyle w:val="a3"/>
            </w:rPr>
            <w:t xml:space="preserve">Место для ввода </w:t>
          </w:r>
          <w:r>
            <w:rPr>
              <w:rStyle w:val="a3"/>
            </w:rPr>
            <w:t>номера</w:t>
          </w:r>
          <w:bookmarkEnd w:id="25"/>
        </w:p>
      </w:docPartBody>
    </w:docPart>
    <w:docPart>
      <w:docPartPr>
        <w:name w:val="9B4FA0D6D4124971A42265FCA1C38724"/>
        <w:category>
          <w:name w:val="Общие"/>
          <w:gallery w:val="placeholder"/>
        </w:category>
        <w:types>
          <w:type w:val="bbPlcHdr"/>
        </w:types>
        <w:behaviors>
          <w:behavior w:val="content"/>
        </w:behaviors>
        <w:guid w:val="{598BE677-C76B-4779-B9AD-FE0D4265CF14}"/>
      </w:docPartPr>
      <w:docPartBody>
        <w:p w:rsidR="00000000" w:rsidRDefault="00AB30CD" w:rsidP="00AB30CD">
          <w:pPr>
            <w:pStyle w:val="9B4FA0D6D4124971A42265FCA1C38724"/>
          </w:pPr>
          <w:bookmarkStart w:id="26" w:name="НПлана"/>
          <w:r w:rsidRPr="00853F0C">
            <w:rPr>
              <w:rStyle w:val="a3"/>
            </w:rPr>
            <w:t xml:space="preserve">Место для ввода </w:t>
          </w:r>
          <w:r>
            <w:rPr>
              <w:rStyle w:val="a3"/>
            </w:rPr>
            <w:t>номера</w:t>
          </w:r>
          <w:bookmarkEnd w:id="26"/>
        </w:p>
      </w:docPartBody>
    </w:docPart>
    <w:docPart>
      <w:docPartPr>
        <w:name w:val="9B398025C5AE43B8814F2164FA913A58"/>
        <w:category>
          <w:name w:val="Общие"/>
          <w:gallery w:val="placeholder"/>
        </w:category>
        <w:types>
          <w:type w:val="bbPlcHdr"/>
        </w:types>
        <w:behaviors>
          <w:behavior w:val="content"/>
        </w:behaviors>
        <w:guid w:val="{7590AF2B-3B22-4C07-B817-1AD553B99522}"/>
      </w:docPartPr>
      <w:docPartBody>
        <w:p w:rsidR="00000000" w:rsidRDefault="00AB30CD" w:rsidP="00AB30CD">
          <w:pPr>
            <w:pStyle w:val="9B398025C5AE43B8814F2164FA913A58"/>
          </w:pPr>
          <w:bookmarkStart w:id="27" w:name="НПлана"/>
          <w:r w:rsidRPr="00853F0C">
            <w:rPr>
              <w:rStyle w:val="a3"/>
            </w:rPr>
            <w:t xml:space="preserve">Место для ввода </w:t>
          </w:r>
          <w:r>
            <w:rPr>
              <w:rStyle w:val="a3"/>
            </w:rPr>
            <w:t>номера</w:t>
          </w:r>
          <w:bookmarkEnd w:id="27"/>
        </w:p>
      </w:docPartBody>
    </w:docPart>
    <w:docPart>
      <w:docPartPr>
        <w:name w:val="8B0C93DD384247068B5338D66877AB86"/>
        <w:category>
          <w:name w:val="Общие"/>
          <w:gallery w:val="placeholder"/>
        </w:category>
        <w:types>
          <w:type w:val="bbPlcHdr"/>
        </w:types>
        <w:behaviors>
          <w:behavior w:val="content"/>
        </w:behaviors>
        <w:guid w:val="{E8E5AEE3-8C3D-411D-8F67-80D46A51272D}"/>
      </w:docPartPr>
      <w:docPartBody>
        <w:p w:rsidR="00000000" w:rsidRDefault="00AB30CD" w:rsidP="00AB30CD">
          <w:pPr>
            <w:pStyle w:val="8B0C93DD384247068B5338D66877AB86"/>
          </w:pPr>
          <w:bookmarkStart w:id="28" w:name="НПлана"/>
          <w:r w:rsidRPr="00853F0C">
            <w:rPr>
              <w:rStyle w:val="a3"/>
            </w:rPr>
            <w:t xml:space="preserve">Место для ввода </w:t>
          </w:r>
          <w:r>
            <w:rPr>
              <w:rStyle w:val="a3"/>
            </w:rPr>
            <w:t>номера</w:t>
          </w:r>
          <w:bookmarkEnd w:id="28"/>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74C8"/>
    <w:rsid w:val="00262F4D"/>
    <w:rsid w:val="003A6C28"/>
    <w:rsid w:val="0049357D"/>
    <w:rsid w:val="004A5583"/>
    <w:rsid w:val="00642DE9"/>
    <w:rsid w:val="00755B07"/>
    <w:rsid w:val="008261FA"/>
    <w:rsid w:val="00987D0F"/>
    <w:rsid w:val="009C7327"/>
    <w:rsid w:val="00A30EB4"/>
    <w:rsid w:val="00AB30CD"/>
    <w:rsid w:val="00B607B5"/>
    <w:rsid w:val="00C274C8"/>
    <w:rsid w:val="00F677F5"/>
    <w:rsid w:val="00F951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AB30CD"/>
  </w:style>
  <w:style w:type="paragraph" w:customStyle="1" w:styleId="D9A5818B86B4424694D5341D29F38460">
    <w:name w:val="D9A5818B86B4424694D5341D29F38460"/>
  </w:style>
  <w:style w:type="paragraph" w:customStyle="1" w:styleId="968BD5E3EC4F47A59566634619DB9681">
    <w:name w:val="968BD5E3EC4F47A59566634619DB9681"/>
  </w:style>
  <w:style w:type="paragraph" w:customStyle="1" w:styleId="7A7C996EA32A4B5AB58FD5996EEC0C68">
    <w:name w:val="7A7C996EA32A4B5AB58FD5996EEC0C68"/>
  </w:style>
  <w:style w:type="paragraph" w:customStyle="1" w:styleId="D7BE0E4BAA78463FA37162BFEE13697A">
    <w:name w:val="D7BE0E4BAA78463FA37162BFEE13697A"/>
  </w:style>
  <w:style w:type="paragraph" w:customStyle="1" w:styleId="8695EFE89CA34DB8ADAAA577B5215B10">
    <w:name w:val="8695EFE89CA34DB8ADAAA577B5215B10"/>
  </w:style>
  <w:style w:type="paragraph" w:customStyle="1" w:styleId="9C3B30B1A2D04374A9801A2846E556EF">
    <w:name w:val="9C3B30B1A2D04374A9801A2846E556EF"/>
  </w:style>
  <w:style w:type="paragraph" w:customStyle="1" w:styleId="755C9E22A6354301BBEE5909AA204FED">
    <w:name w:val="755C9E22A6354301BBEE5909AA204FED"/>
  </w:style>
  <w:style w:type="paragraph" w:customStyle="1" w:styleId="880835EE2ED04867A127DCE1A6BC832E">
    <w:name w:val="880835EE2ED04867A127DCE1A6BC832E"/>
  </w:style>
  <w:style w:type="paragraph" w:customStyle="1" w:styleId="94627AB026CD436E82BF2C32F3347874">
    <w:name w:val="94627AB026CD436E82BF2C32F3347874"/>
  </w:style>
  <w:style w:type="paragraph" w:customStyle="1" w:styleId="464A4C1D90714D9ABB8E8D2F052F1513">
    <w:name w:val="464A4C1D90714D9ABB8E8D2F052F1513"/>
  </w:style>
  <w:style w:type="paragraph" w:customStyle="1" w:styleId="3CC9ED23A4624E9FAFB756991919FE67">
    <w:name w:val="3CC9ED23A4624E9FAFB756991919FE67"/>
  </w:style>
  <w:style w:type="paragraph" w:customStyle="1" w:styleId="1B800977947344328B5FFFECDE808A9F">
    <w:name w:val="1B800977947344328B5FFFECDE808A9F"/>
  </w:style>
  <w:style w:type="paragraph" w:customStyle="1" w:styleId="C9E1AF5EA2C74591884221CF48B6ED3E">
    <w:name w:val="C9E1AF5EA2C74591884221CF48B6ED3E"/>
  </w:style>
  <w:style w:type="paragraph" w:customStyle="1" w:styleId="FD46A131D3E543ACBCEF04D7A2C3C1D6">
    <w:name w:val="FD46A131D3E543ACBCEF04D7A2C3C1D6"/>
    <w:rsid w:val="004A5583"/>
  </w:style>
  <w:style w:type="paragraph" w:customStyle="1" w:styleId="7A4C7F36637F4E25999BF2DC03A1D8E6">
    <w:name w:val="7A4C7F36637F4E25999BF2DC03A1D8E6"/>
  </w:style>
  <w:style w:type="paragraph" w:customStyle="1" w:styleId="6D56396D2A3C44C29EF20FCEF93C0CB4">
    <w:name w:val="6D56396D2A3C44C29EF20FCEF93C0CB4"/>
  </w:style>
  <w:style w:type="paragraph" w:customStyle="1" w:styleId="EBB111B515564896B74645B05A7D6271">
    <w:name w:val="EBB111B515564896B74645B05A7D6271"/>
    <w:rsid w:val="004A5583"/>
  </w:style>
  <w:style w:type="paragraph" w:customStyle="1" w:styleId="5960A6BBC1344598A5321A363BB3F97B">
    <w:name w:val="5960A6BBC1344598A5321A363BB3F97B"/>
    <w:rsid w:val="004A5583"/>
  </w:style>
  <w:style w:type="paragraph" w:customStyle="1" w:styleId="5472B529AB314EC7AE36F6DF3CE400B6">
    <w:name w:val="5472B529AB314EC7AE36F6DF3CE400B6"/>
  </w:style>
  <w:style w:type="paragraph" w:customStyle="1" w:styleId="EA2BFC06F2EA479489996F6FFC3F4B5C">
    <w:name w:val="EA2BFC06F2EA479489996F6FFC3F4B5C"/>
  </w:style>
  <w:style w:type="paragraph" w:customStyle="1" w:styleId="5B483738F02A45F0962978C95830B149">
    <w:name w:val="5B483738F02A45F0962978C95830B149"/>
  </w:style>
  <w:style w:type="paragraph" w:customStyle="1" w:styleId="663D48F6515643A8869E72C349F0F12B">
    <w:name w:val="663D48F6515643A8869E72C349F0F12B"/>
  </w:style>
  <w:style w:type="paragraph" w:customStyle="1" w:styleId="DDF5EB03F3BC4008A446E8CA4D551AEE">
    <w:name w:val="DDF5EB03F3BC4008A446E8CA4D551AEE"/>
  </w:style>
  <w:style w:type="paragraph" w:customStyle="1" w:styleId="9E39A0D4E55F42B0B62C4D1ECD23761E">
    <w:name w:val="9E39A0D4E55F42B0B62C4D1ECD23761E"/>
  </w:style>
  <w:style w:type="paragraph" w:customStyle="1" w:styleId="646B81F069A946F0A1D5559CEFDD21DE">
    <w:name w:val="646B81F069A946F0A1D5559CEFDD21DE"/>
  </w:style>
  <w:style w:type="paragraph" w:customStyle="1" w:styleId="9E213AE820EE4BA6A203520F96960C54">
    <w:name w:val="9E213AE820EE4BA6A203520F96960C54"/>
  </w:style>
  <w:style w:type="paragraph" w:customStyle="1" w:styleId="16FEFA2CA8B541489324B6F33E8BBDEC">
    <w:name w:val="16FEFA2CA8B541489324B6F33E8BBDEC"/>
  </w:style>
  <w:style w:type="paragraph" w:customStyle="1" w:styleId="BC6267AFC7E44B66B19D2D0B1727A778">
    <w:name w:val="BC6267AFC7E44B66B19D2D0B1727A778"/>
  </w:style>
  <w:style w:type="paragraph" w:customStyle="1" w:styleId="D23BD1537B0E4F1280E6E0445628C474">
    <w:name w:val="D23BD1537B0E4F1280E6E0445628C474"/>
  </w:style>
  <w:style w:type="paragraph" w:customStyle="1" w:styleId="DA88F8ED2D9C47C589040F250DBAFDF3">
    <w:name w:val="DA88F8ED2D9C47C589040F250DBAFDF3"/>
  </w:style>
  <w:style w:type="paragraph" w:customStyle="1" w:styleId="4AFED15157C1460C8A867364FD49947E">
    <w:name w:val="4AFED15157C1460C8A867364FD49947E"/>
  </w:style>
  <w:style w:type="paragraph" w:customStyle="1" w:styleId="133ADCF8314F437D918A864DBBF1954D">
    <w:name w:val="133ADCF8314F437D918A864DBBF1954D"/>
  </w:style>
  <w:style w:type="paragraph" w:customStyle="1" w:styleId="BEDB193C6FDF4E018DD147529066291D">
    <w:name w:val="BEDB193C6FDF4E018DD147529066291D"/>
  </w:style>
  <w:style w:type="paragraph" w:customStyle="1" w:styleId="C30382A39F124840A8C34C259E5D27CD">
    <w:name w:val="C30382A39F124840A8C34C259E5D27CD"/>
  </w:style>
  <w:style w:type="paragraph" w:customStyle="1" w:styleId="C316AB81E9D2432FBA0318B99CB34DE9">
    <w:name w:val="C316AB81E9D2432FBA0318B99CB34DE9"/>
  </w:style>
  <w:style w:type="paragraph" w:customStyle="1" w:styleId="2C6545198231429B8F3CB04FFE0FF0CE">
    <w:name w:val="2C6545198231429B8F3CB04FFE0FF0CE"/>
  </w:style>
  <w:style w:type="paragraph" w:customStyle="1" w:styleId="136637EC840649BEA93BBB8C0593163C">
    <w:name w:val="136637EC840649BEA93BBB8C0593163C"/>
  </w:style>
  <w:style w:type="paragraph" w:customStyle="1" w:styleId="D703CF2E3F4744F4A3B2F19F5A0FD704">
    <w:name w:val="D703CF2E3F4744F4A3B2F19F5A0FD704"/>
  </w:style>
  <w:style w:type="paragraph" w:customStyle="1" w:styleId="B20869488F01428A9DED919C7323974B">
    <w:name w:val="B20869488F01428A9DED919C7323974B"/>
  </w:style>
  <w:style w:type="paragraph" w:customStyle="1" w:styleId="68D8E75D00DA4AD7B01BD2C11126E482">
    <w:name w:val="68D8E75D00DA4AD7B01BD2C11126E482"/>
  </w:style>
  <w:style w:type="paragraph" w:customStyle="1" w:styleId="D68EE1B282004D058F66790036483711">
    <w:name w:val="D68EE1B282004D058F66790036483711"/>
  </w:style>
  <w:style w:type="paragraph" w:customStyle="1" w:styleId="3677DE9CEA494FF1B85829F715BADDFD">
    <w:name w:val="3677DE9CEA494FF1B85829F715BADDFD"/>
  </w:style>
  <w:style w:type="paragraph" w:customStyle="1" w:styleId="A67B140489594E199F42411A188D1754">
    <w:name w:val="A67B140489594E199F42411A188D1754"/>
  </w:style>
  <w:style w:type="paragraph" w:customStyle="1" w:styleId="CB00326027A94556BCCF8AC4ACB3935F">
    <w:name w:val="CB00326027A94556BCCF8AC4ACB3935F"/>
  </w:style>
  <w:style w:type="paragraph" w:customStyle="1" w:styleId="857C89EA46D6498FBDA7DF40920989D1">
    <w:name w:val="857C89EA46D6498FBDA7DF40920989D1"/>
  </w:style>
  <w:style w:type="paragraph" w:customStyle="1" w:styleId="7C8FC919FBEF4B33AE5BE6035670233C">
    <w:name w:val="7C8FC919FBEF4B33AE5BE6035670233C"/>
  </w:style>
  <w:style w:type="paragraph" w:customStyle="1" w:styleId="DE4158C2C6554056A154610FF5DCE3AE">
    <w:name w:val="DE4158C2C6554056A154610FF5DCE3AE"/>
  </w:style>
  <w:style w:type="paragraph" w:customStyle="1" w:styleId="1C659AF2A255450E819E5CFC48BCDB5F">
    <w:name w:val="1C659AF2A255450E819E5CFC48BCDB5F"/>
  </w:style>
  <w:style w:type="paragraph" w:customStyle="1" w:styleId="8440C498EDEF44E2ABE7D59D8380DCBA">
    <w:name w:val="8440C498EDEF44E2ABE7D59D8380DCBA"/>
  </w:style>
  <w:style w:type="paragraph" w:customStyle="1" w:styleId="04645A02F8614CE08D2C5A08CE0E9E71">
    <w:name w:val="04645A02F8614CE08D2C5A08CE0E9E71"/>
  </w:style>
  <w:style w:type="paragraph" w:customStyle="1" w:styleId="1D97FBCFB6754787B603ED0C0C76A520">
    <w:name w:val="1D97FBCFB6754787B603ED0C0C76A520"/>
  </w:style>
  <w:style w:type="paragraph" w:customStyle="1" w:styleId="6BF294DBF060422BAE62BC708432DE44">
    <w:name w:val="6BF294DBF060422BAE62BC708432DE44"/>
  </w:style>
  <w:style w:type="paragraph" w:customStyle="1" w:styleId="5A66C53786644EB4AF928E026114ED45">
    <w:name w:val="5A66C53786644EB4AF928E026114ED45"/>
  </w:style>
  <w:style w:type="paragraph" w:customStyle="1" w:styleId="63C8885A7C5A4211B678725EB5C39B58">
    <w:name w:val="63C8885A7C5A4211B678725EB5C39B58"/>
  </w:style>
  <w:style w:type="paragraph" w:customStyle="1" w:styleId="E710EB839C2A47A4BE66F7A593F0240C">
    <w:name w:val="E710EB839C2A47A4BE66F7A593F0240C"/>
  </w:style>
  <w:style w:type="paragraph" w:customStyle="1" w:styleId="18DFFED84A794C59A40A302080BC5AF8">
    <w:name w:val="18DFFED84A794C59A40A302080BC5AF8"/>
  </w:style>
  <w:style w:type="paragraph" w:customStyle="1" w:styleId="027DD612A42B4E0E8D736200C43E24BF">
    <w:name w:val="027DD612A42B4E0E8D736200C43E24BF"/>
  </w:style>
  <w:style w:type="paragraph" w:customStyle="1" w:styleId="4F930BF219ED40C8ABF5722A89F6EC1D">
    <w:name w:val="4F930BF219ED40C8ABF5722A89F6EC1D"/>
  </w:style>
  <w:style w:type="paragraph" w:customStyle="1" w:styleId="E51D8BD93BFA442CB4F77D65ACC00C48">
    <w:name w:val="E51D8BD93BFA442CB4F77D65ACC00C48"/>
  </w:style>
  <w:style w:type="paragraph" w:customStyle="1" w:styleId="4013B337B5E44E738C73A1E931C47F8E">
    <w:name w:val="4013B337B5E44E738C73A1E931C47F8E"/>
    <w:rsid w:val="00C274C8"/>
  </w:style>
  <w:style w:type="paragraph" w:customStyle="1" w:styleId="B7FD6B2C7CBF4205A8C1DEA9931EA36A">
    <w:name w:val="B7FD6B2C7CBF4205A8C1DEA9931EA36A"/>
    <w:rsid w:val="00C274C8"/>
  </w:style>
  <w:style w:type="paragraph" w:customStyle="1" w:styleId="9D991FB7A3904826B646E470D9AADBEB">
    <w:name w:val="9D991FB7A3904826B646E470D9AADBEB"/>
    <w:rsid w:val="00C274C8"/>
  </w:style>
  <w:style w:type="paragraph" w:customStyle="1" w:styleId="7093B5948FFC423396D0C5761A9E24C4">
    <w:name w:val="7093B5948FFC423396D0C5761A9E24C4"/>
    <w:rsid w:val="00C274C8"/>
  </w:style>
  <w:style w:type="paragraph" w:customStyle="1" w:styleId="905736781992412F8A4B40FF4A9AEE55">
    <w:name w:val="905736781992412F8A4B40FF4A9AEE55"/>
    <w:rsid w:val="00C274C8"/>
  </w:style>
  <w:style w:type="paragraph" w:customStyle="1" w:styleId="8785C29918114E81BD41654529A9D066">
    <w:name w:val="8785C29918114E81BD41654529A9D066"/>
    <w:rsid w:val="00C274C8"/>
  </w:style>
  <w:style w:type="paragraph" w:customStyle="1" w:styleId="D30740324B5C4A82B28CD7470D426EAA">
    <w:name w:val="D30740324B5C4A82B28CD7470D426EAA"/>
    <w:rsid w:val="00C274C8"/>
  </w:style>
  <w:style w:type="paragraph" w:customStyle="1" w:styleId="F55778114DEA4EEC80D4C82AB09A1E41">
    <w:name w:val="F55778114DEA4EEC80D4C82AB09A1E41"/>
    <w:rsid w:val="00C274C8"/>
  </w:style>
  <w:style w:type="paragraph" w:customStyle="1" w:styleId="8A8737AB756A447087F1AEAB4A09B379">
    <w:name w:val="8A8737AB756A447087F1AEAB4A09B379"/>
    <w:rsid w:val="00C274C8"/>
  </w:style>
  <w:style w:type="paragraph" w:customStyle="1" w:styleId="CFAE139E8F38486BAFDAD5FB0FA0E151">
    <w:name w:val="CFAE139E8F38486BAFDAD5FB0FA0E151"/>
    <w:rsid w:val="00C274C8"/>
  </w:style>
  <w:style w:type="paragraph" w:customStyle="1" w:styleId="97B3F4522CD24BE8BBF28DC8BD9AF741">
    <w:name w:val="97B3F4522CD24BE8BBF28DC8BD9AF741"/>
    <w:rsid w:val="00C274C8"/>
  </w:style>
  <w:style w:type="paragraph" w:customStyle="1" w:styleId="6F1177FD24594FD89328DFD0D5E7F5F8">
    <w:name w:val="6F1177FD24594FD89328DFD0D5E7F5F8"/>
    <w:rsid w:val="00C274C8"/>
  </w:style>
  <w:style w:type="paragraph" w:customStyle="1" w:styleId="43E78A21BAD047D6A61B002C2F3E58FB">
    <w:name w:val="43E78A21BAD047D6A61B002C2F3E58FB"/>
    <w:rsid w:val="00C274C8"/>
  </w:style>
  <w:style w:type="paragraph" w:customStyle="1" w:styleId="E549DBBCE11F462C9E5385F817489355">
    <w:name w:val="E549DBBCE11F462C9E5385F817489355"/>
    <w:rsid w:val="00C274C8"/>
  </w:style>
  <w:style w:type="paragraph" w:customStyle="1" w:styleId="4530CF289F3844759C73EABE59BCC229">
    <w:name w:val="4530CF289F3844759C73EABE59BCC229"/>
    <w:rsid w:val="00C274C8"/>
  </w:style>
  <w:style w:type="paragraph" w:customStyle="1" w:styleId="3EA322C8BC844EA2B3FF9E53567516DA">
    <w:name w:val="3EA322C8BC844EA2B3FF9E53567516DA"/>
    <w:rsid w:val="00C274C8"/>
  </w:style>
  <w:style w:type="paragraph" w:customStyle="1" w:styleId="14565EDABC27471BB3FDA210558226C3">
    <w:name w:val="14565EDABC27471BB3FDA210558226C3"/>
    <w:rsid w:val="00C274C8"/>
  </w:style>
  <w:style w:type="paragraph" w:customStyle="1" w:styleId="8E2534B17F0045B3BCA9ECF555E42D25">
    <w:name w:val="8E2534B17F0045B3BCA9ECF555E42D25"/>
    <w:rsid w:val="00C274C8"/>
  </w:style>
  <w:style w:type="paragraph" w:customStyle="1" w:styleId="867B6AE965D04D75BA0FEE6A61B143FE">
    <w:name w:val="867B6AE965D04D75BA0FEE6A61B143FE"/>
    <w:rsid w:val="00C274C8"/>
  </w:style>
  <w:style w:type="paragraph" w:customStyle="1" w:styleId="CD4B7A540B454921A05002695AA7909A">
    <w:name w:val="CD4B7A540B454921A05002695AA7909A"/>
    <w:rsid w:val="00C274C8"/>
  </w:style>
  <w:style w:type="paragraph" w:customStyle="1" w:styleId="532D2665BCA0450DBBF0F0470A314FA6">
    <w:name w:val="532D2665BCA0450DBBF0F0470A314FA6"/>
    <w:rsid w:val="00C274C8"/>
  </w:style>
  <w:style w:type="paragraph" w:customStyle="1" w:styleId="0DB3726A4FC048278881F32AF1C41718">
    <w:name w:val="0DB3726A4FC048278881F32AF1C41718"/>
    <w:rsid w:val="00C274C8"/>
  </w:style>
  <w:style w:type="paragraph" w:customStyle="1" w:styleId="CA77237DD23A42AC9E32BDBD7059024F">
    <w:name w:val="CA77237DD23A42AC9E32BDBD7059024F"/>
    <w:rsid w:val="00C274C8"/>
  </w:style>
  <w:style w:type="paragraph" w:customStyle="1" w:styleId="7A3947AF2CB742179817B38ECCBB1175">
    <w:name w:val="7A3947AF2CB742179817B38ECCBB1175"/>
    <w:rsid w:val="00C274C8"/>
  </w:style>
  <w:style w:type="paragraph" w:customStyle="1" w:styleId="EF836D84BE4B448F8E657C73AAADA8C3">
    <w:name w:val="EF836D84BE4B448F8E657C73AAADA8C3"/>
    <w:rsid w:val="00C274C8"/>
  </w:style>
  <w:style w:type="paragraph" w:customStyle="1" w:styleId="90253753203D4D2D87E5B289F20EFCDA">
    <w:name w:val="90253753203D4D2D87E5B289F20EFCDA"/>
    <w:rsid w:val="00C274C8"/>
  </w:style>
  <w:style w:type="paragraph" w:customStyle="1" w:styleId="C6443830E2B44D8280154779628CA1CB">
    <w:name w:val="C6443830E2B44D8280154779628CA1CB"/>
    <w:rsid w:val="00C274C8"/>
  </w:style>
  <w:style w:type="paragraph" w:customStyle="1" w:styleId="A39E5B6AF42844F4B1BE2AA66D7DE742">
    <w:name w:val="A39E5B6AF42844F4B1BE2AA66D7DE742"/>
    <w:rsid w:val="00C274C8"/>
  </w:style>
  <w:style w:type="paragraph" w:customStyle="1" w:styleId="1D2D16BA34A34AB19F68E13B9334F7CA">
    <w:name w:val="1D2D16BA34A34AB19F68E13B9334F7CA"/>
    <w:rsid w:val="00C274C8"/>
  </w:style>
  <w:style w:type="paragraph" w:customStyle="1" w:styleId="77E86AAE608F45C4A6FAE96D484E25B9">
    <w:name w:val="77E86AAE608F45C4A6FAE96D484E25B9"/>
    <w:rsid w:val="00C274C8"/>
  </w:style>
  <w:style w:type="paragraph" w:customStyle="1" w:styleId="1A7B3D8BAF8249AC90B7D4E9F4467B75">
    <w:name w:val="1A7B3D8BAF8249AC90B7D4E9F4467B75"/>
    <w:rsid w:val="00C274C8"/>
  </w:style>
  <w:style w:type="paragraph" w:customStyle="1" w:styleId="64E2F81EB3E3482296EDF7F7112F7181">
    <w:name w:val="64E2F81EB3E3482296EDF7F7112F7181"/>
    <w:rsid w:val="00C274C8"/>
  </w:style>
  <w:style w:type="paragraph" w:customStyle="1" w:styleId="BB66508857A84166A7BA45F5599B4BC7">
    <w:name w:val="BB66508857A84166A7BA45F5599B4BC7"/>
    <w:rsid w:val="00C274C8"/>
  </w:style>
  <w:style w:type="paragraph" w:customStyle="1" w:styleId="5C0ECEB399D142BD825411D262AADA3D">
    <w:name w:val="5C0ECEB399D142BD825411D262AADA3D"/>
    <w:rsid w:val="00C274C8"/>
  </w:style>
  <w:style w:type="paragraph" w:customStyle="1" w:styleId="BA78BA10901842E0B47D2AC9F994F17A">
    <w:name w:val="BA78BA10901842E0B47D2AC9F994F17A"/>
    <w:rsid w:val="00C274C8"/>
  </w:style>
  <w:style w:type="paragraph" w:customStyle="1" w:styleId="E0367A37628C49A08A5A950E310DA41E">
    <w:name w:val="E0367A37628C49A08A5A950E310DA41E"/>
    <w:rsid w:val="00C274C8"/>
  </w:style>
  <w:style w:type="paragraph" w:customStyle="1" w:styleId="980562D9E3E7478388F8B9EF9ADC21E1">
    <w:name w:val="980562D9E3E7478388F8B9EF9ADC21E1"/>
    <w:rsid w:val="00C274C8"/>
  </w:style>
  <w:style w:type="paragraph" w:customStyle="1" w:styleId="3FA5650846584518B2AA6D2FB1A626BB">
    <w:name w:val="3FA5650846584518B2AA6D2FB1A626BB"/>
    <w:rsid w:val="00C274C8"/>
  </w:style>
  <w:style w:type="paragraph" w:customStyle="1" w:styleId="B55DC3DB87F34F96B820C777B2CA243B">
    <w:name w:val="B55DC3DB87F34F96B820C777B2CA243B"/>
    <w:rsid w:val="00C274C8"/>
  </w:style>
  <w:style w:type="paragraph" w:customStyle="1" w:styleId="B022FC721F014730B522CAC2A5069549">
    <w:name w:val="B022FC721F014730B522CAC2A5069549"/>
    <w:rsid w:val="00C274C8"/>
  </w:style>
  <w:style w:type="paragraph" w:customStyle="1" w:styleId="0C1406C42E4846EAB07AD3753281E7ED">
    <w:name w:val="0C1406C42E4846EAB07AD3753281E7ED"/>
    <w:rsid w:val="00B607B5"/>
  </w:style>
  <w:style w:type="paragraph" w:customStyle="1" w:styleId="FDAD53E7D3CC46288D719FC679A7111A">
    <w:name w:val="FDAD53E7D3CC46288D719FC679A7111A"/>
    <w:rsid w:val="00B607B5"/>
  </w:style>
  <w:style w:type="paragraph" w:customStyle="1" w:styleId="E23895CE133A49ABA31050F492C235FA">
    <w:name w:val="E23895CE133A49ABA31050F492C235FA"/>
    <w:rsid w:val="00B607B5"/>
  </w:style>
  <w:style w:type="paragraph" w:customStyle="1" w:styleId="2BB9E6B10D3C439EA60CB151900DC242">
    <w:name w:val="2BB9E6B10D3C439EA60CB151900DC242"/>
    <w:rsid w:val="00B607B5"/>
  </w:style>
  <w:style w:type="paragraph" w:customStyle="1" w:styleId="509CE27A2E494089A5D250846102C13D">
    <w:name w:val="509CE27A2E494089A5D250846102C13D"/>
    <w:rsid w:val="00F9511D"/>
  </w:style>
  <w:style w:type="paragraph" w:customStyle="1" w:styleId="D8208F54C4924F0EB826CAD43A3EA286">
    <w:name w:val="D8208F54C4924F0EB826CAD43A3EA286"/>
    <w:rsid w:val="00F9511D"/>
  </w:style>
  <w:style w:type="paragraph" w:customStyle="1" w:styleId="9EC379C20AF84B429743F6A2B44015E1">
    <w:name w:val="9EC379C20AF84B429743F6A2B44015E1"/>
    <w:rsid w:val="00F9511D"/>
  </w:style>
  <w:style w:type="paragraph" w:customStyle="1" w:styleId="DEAEE8E1A51C431E8D09F304D79A524C">
    <w:name w:val="DEAEE8E1A51C431E8D09F304D79A524C"/>
    <w:rsid w:val="00F9511D"/>
  </w:style>
  <w:style w:type="paragraph" w:customStyle="1" w:styleId="8646C9BCE52749B099F5B05A462AD11E">
    <w:name w:val="8646C9BCE52749B099F5B05A462AD11E"/>
    <w:rsid w:val="00F9511D"/>
  </w:style>
  <w:style w:type="paragraph" w:customStyle="1" w:styleId="4AA2C02780884EA09D0973735F23E278">
    <w:name w:val="4AA2C02780884EA09D0973735F23E278"/>
    <w:rsid w:val="00F9511D"/>
  </w:style>
  <w:style w:type="paragraph" w:customStyle="1" w:styleId="A85FCC7AD64A4D3D839CF6DB19ABE768">
    <w:name w:val="A85FCC7AD64A4D3D839CF6DB19ABE768"/>
    <w:rsid w:val="00F9511D"/>
  </w:style>
  <w:style w:type="paragraph" w:customStyle="1" w:styleId="974E59BF2B6341C58AB0C4FBF27C1D67">
    <w:name w:val="974E59BF2B6341C58AB0C4FBF27C1D67"/>
    <w:rsid w:val="00F9511D"/>
  </w:style>
  <w:style w:type="paragraph" w:customStyle="1" w:styleId="600663E850DC4B818E3B8C1D43FB13DC">
    <w:name w:val="600663E850DC4B818E3B8C1D43FB13DC"/>
    <w:rsid w:val="0049357D"/>
  </w:style>
  <w:style w:type="paragraph" w:customStyle="1" w:styleId="B3980C35100D4703AA34718C93114471">
    <w:name w:val="B3980C35100D4703AA34718C93114471"/>
    <w:rsid w:val="0049357D"/>
  </w:style>
  <w:style w:type="paragraph" w:customStyle="1" w:styleId="38BDEA41AB4F428F9C862F7BFE0F267D">
    <w:name w:val="38BDEA41AB4F428F9C862F7BFE0F267D"/>
    <w:rsid w:val="0049357D"/>
  </w:style>
  <w:style w:type="paragraph" w:customStyle="1" w:styleId="5110A9FC4F7F422388656260EC725A5B">
    <w:name w:val="5110A9FC4F7F422388656260EC725A5B"/>
    <w:rsid w:val="0049357D"/>
  </w:style>
  <w:style w:type="paragraph" w:customStyle="1" w:styleId="860C237765274A17BA1DE365A4A72CA0">
    <w:name w:val="860C237765274A17BA1DE365A4A72CA0"/>
    <w:rsid w:val="0049357D"/>
  </w:style>
  <w:style w:type="paragraph" w:customStyle="1" w:styleId="94136EB7F3BC41868AA0B81581AA1F40">
    <w:name w:val="94136EB7F3BC41868AA0B81581AA1F40"/>
    <w:rsid w:val="0049357D"/>
  </w:style>
  <w:style w:type="paragraph" w:customStyle="1" w:styleId="AA7F8171EA4E425181DEFC50CE7E30CA">
    <w:name w:val="AA7F8171EA4E425181DEFC50CE7E30CA"/>
    <w:rsid w:val="0049357D"/>
  </w:style>
  <w:style w:type="paragraph" w:customStyle="1" w:styleId="E9F001965B864559B8ADD113840A3B09">
    <w:name w:val="E9F001965B864559B8ADD113840A3B09"/>
    <w:rsid w:val="0049357D"/>
  </w:style>
  <w:style w:type="paragraph" w:customStyle="1" w:styleId="F43116309FAC4664A7460537D155D049">
    <w:name w:val="F43116309FAC4664A7460537D155D049"/>
    <w:rsid w:val="00AB30CD"/>
  </w:style>
  <w:style w:type="paragraph" w:customStyle="1" w:styleId="2F6F97EA5B334B8B999800888FA90B58">
    <w:name w:val="2F6F97EA5B334B8B999800888FA90B58"/>
    <w:rsid w:val="00AB30CD"/>
  </w:style>
  <w:style w:type="paragraph" w:customStyle="1" w:styleId="9B4FA0D6D4124971A42265FCA1C38724">
    <w:name w:val="9B4FA0D6D4124971A42265FCA1C38724"/>
    <w:rsid w:val="00AB30CD"/>
  </w:style>
  <w:style w:type="paragraph" w:customStyle="1" w:styleId="9B398025C5AE43B8814F2164FA913A58">
    <w:name w:val="9B398025C5AE43B8814F2164FA913A58"/>
    <w:rsid w:val="00AB30CD"/>
  </w:style>
  <w:style w:type="paragraph" w:customStyle="1" w:styleId="8B0C93DD384247068B5338D66877AB86">
    <w:name w:val="8B0C93DD384247068B5338D66877AB86"/>
    <w:rsid w:val="00AB30C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E7BEBE-3421-4071-9152-4636FF7E1C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04.09.23 Шаблон документации о закупке 223(АП; ЭФ; сайт; Коэф).dotx</Template>
  <TotalTime>44</TotalTime>
  <Pages>31</Pages>
  <Words>9878</Words>
  <Characters>56306</Characters>
  <Application>Microsoft Office Word</Application>
  <DocSecurity>0</DocSecurity>
  <Lines>469</Lines>
  <Paragraphs>132</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66052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АП; ЭФ; Почта</cp:keywords>
  <dc:description/>
  <cp:lastModifiedBy>Sharymova Irina</cp:lastModifiedBy>
  <cp:revision>19</cp:revision>
  <cp:lastPrinted>2023-11-27T06:22:00Z</cp:lastPrinted>
  <dcterms:created xsi:type="dcterms:W3CDTF">2023-11-27T05:28:00Z</dcterms:created>
  <dcterms:modified xsi:type="dcterms:W3CDTF">2023-11-27T06:23:00Z</dcterms:modified>
  <cp:category>Шаблоны</cp:category>
</cp:coreProperties>
</file>